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15" w:rsidRPr="00FF5BAB" w:rsidRDefault="00DB7815" w:rsidP="00DB7815">
      <w:pPr>
        <w:pStyle w:val="Testonormale"/>
        <w:jc w:val="center"/>
        <w:rPr>
          <w:rFonts w:ascii="Times New Roman" w:eastAsia="MS Mincho" w:hAnsi="Times New Roman" w:cs="Times New Roman"/>
          <w:b/>
          <w:i/>
          <w:w w:val="150"/>
          <w:sz w:val="18"/>
          <w:szCs w:val="18"/>
        </w:rPr>
      </w:pPr>
      <w:r w:rsidRPr="00FF5BAB">
        <w:rPr>
          <w:rFonts w:ascii="Times New Roman" w:eastAsia="MS Mincho" w:hAnsi="Times New Roman" w:cs="Times New Roman"/>
          <w:b/>
          <w:i/>
          <w:w w:val="150"/>
          <w:sz w:val="18"/>
          <w:szCs w:val="18"/>
        </w:rPr>
        <w:t>Liceo Scientifico “G. Galilei”  Trebisacce</w:t>
      </w:r>
    </w:p>
    <w:p w:rsidR="00DB7815" w:rsidRPr="00FF5BAB" w:rsidRDefault="00DB7815" w:rsidP="00DB7815">
      <w:pPr>
        <w:pStyle w:val="Testonormale"/>
        <w:spacing w:after="80"/>
        <w:jc w:val="center"/>
        <w:rPr>
          <w:rFonts w:ascii="Times New Roman" w:eastAsia="MS Mincho" w:hAnsi="Times New Roman" w:cs="Times New Roman"/>
          <w:b/>
          <w:i/>
          <w:sz w:val="16"/>
          <w:szCs w:val="16"/>
        </w:rPr>
      </w:pPr>
      <w:r w:rsidRPr="00FF5BAB">
        <w:rPr>
          <w:rFonts w:ascii="Times New Roman" w:eastAsia="MS Mincho" w:hAnsi="Times New Roman" w:cs="Times New Roman"/>
          <w:b/>
          <w:i/>
          <w:sz w:val="16"/>
          <w:szCs w:val="16"/>
        </w:rPr>
        <w:t>Anno Scolastico 201</w:t>
      </w:r>
      <w:r w:rsidR="003E66BC">
        <w:rPr>
          <w:rFonts w:ascii="Times New Roman" w:eastAsia="MS Mincho" w:hAnsi="Times New Roman" w:cs="Times New Roman"/>
          <w:b/>
          <w:i/>
          <w:sz w:val="16"/>
          <w:szCs w:val="16"/>
        </w:rPr>
        <w:t>3</w:t>
      </w:r>
      <w:r w:rsidRPr="00FF5BAB">
        <w:rPr>
          <w:rFonts w:ascii="Times New Roman" w:eastAsia="MS Mincho" w:hAnsi="Times New Roman" w:cs="Times New Roman"/>
          <w:b/>
          <w:i/>
          <w:sz w:val="16"/>
          <w:szCs w:val="16"/>
        </w:rPr>
        <w:t>-201</w:t>
      </w:r>
      <w:r w:rsidR="003E66BC">
        <w:rPr>
          <w:rFonts w:ascii="Times New Roman" w:eastAsia="MS Mincho" w:hAnsi="Times New Roman" w:cs="Times New Roman"/>
          <w:b/>
          <w:i/>
          <w:sz w:val="16"/>
          <w:szCs w:val="16"/>
        </w:rPr>
        <w:t>4</w:t>
      </w:r>
    </w:p>
    <w:p w:rsidR="00DB7815" w:rsidRPr="00FF5BAB" w:rsidRDefault="00DB7815" w:rsidP="00DB7815">
      <w:pPr>
        <w:pStyle w:val="Testonormale"/>
        <w:jc w:val="center"/>
        <w:rPr>
          <w:rFonts w:ascii="Cambria" w:eastAsia="MS Mincho" w:hAnsi="Cambria" w:cs="Arial"/>
          <w:w w:val="150"/>
        </w:rPr>
      </w:pPr>
      <w:r w:rsidRPr="00FF5BAB">
        <w:rPr>
          <w:rFonts w:ascii="Cambria" w:eastAsia="MS Mincho" w:hAnsi="Cambria" w:cs="Arial"/>
          <w:w w:val="150"/>
        </w:rPr>
        <w:t xml:space="preserve">Prova di </w:t>
      </w:r>
      <w:r>
        <w:rPr>
          <w:rFonts w:ascii="Cambria" w:eastAsia="MS Mincho" w:hAnsi="Cambria" w:cs="Arial"/>
          <w:w w:val="150"/>
        </w:rPr>
        <w:t>Informat</w:t>
      </w:r>
      <w:r w:rsidRPr="00FF5BAB">
        <w:rPr>
          <w:rFonts w:ascii="Cambria" w:eastAsia="MS Mincho" w:hAnsi="Cambria" w:cs="Arial"/>
          <w:w w:val="150"/>
        </w:rPr>
        <w:t xml:space="preserve">ica:  </w:t>
      </w:r>
      <w:r>
        <w:rPr>
          <w:rFonts w:ascii="Cambria" w:eastAsia="MS Mincho" w:hAnsi="Cambria" w:cs="Arial"/>
          <w:w w:val="150"/>
        </w:rPr>
        <w:t>Trattamento testi</w:t>
      </w:r>
    </w:p>
    <w:tbl>
      <w:tblPr>
        <w:tblW w:w="0" w:type="auto"/>
        <w:tblLook w:val="04A0"/>
      </w:tblPr>
      <w:tblGrid>
        <w:gridCol w:w="8306"/>
        <w:gridCol w:w="607"/>
        <w:gridCol w:w="1565"/>
      </w:tblGrid>
      <w:tr w:rsidR="00CC713C" w:rsidRPr="00DC2131" w:rsidTr="00707AA7">
        <w:tc>
          <w:tcPr>
            <w:tcW w:w="9464" w:type="dxa"/>
            <w:gridSpan w:val="2"/>
          </w:tcPr>
          <w:p w:rsidR="00DB7815" w:rsidRPr="00DC2131" w:rsidRDefault="00DB7815" w:rsidP="00707AA7">
            <w:pPr>
              <w:pStyle w:val="Testonormale"/>
              <w:jc w:val="right"/>
              <w:rPr>
                <w:rFonts w:ascii="Arial" w:eastAsia="MS Mincho" w:hAnsi="Arial" w:cs="Arial"/>
                <w:color w:val="C00000"/>
                <w:sz w:val="16"/>
                <w:szCs w:val="16"/>
              </w:rPr>
            </w:pPr>
          </w:p>
        </w:tc>
        <w:tc>
          <w:tcPr>
            <w:tcW w:w="1675" w:type="dxa"/>
          </w:tcPr>
          <w:p w:rsidR="00DB7815" w:rsidRPr="003C1A6A" w:rsidRDefault="003E66BC" w:rsidP="003E66BC">
            <w:pPr>
              <w:pStyle w:val="Testonormale"/>
              <w:jc w:val="center"/>
              <w:rPr>
                <w:rFonts w:ascii="Arial" w:eastAsia="MS Mincho" w:hAnsi="Arial" w:cs="Arial"/>
                <w:color w:val="C00000"/>
                <w:sz w:val="14"/>
                <w:szCs w:val="14"/>
              </w:rPr>
            </w:pPr>
            <w:r>
              <w:rPr>
                <w:rFonts w:ascii="Arial" w:eastAsia="MS Mincho" w:hAnsi="Arial" w:cs="Arial"/>
                <w:color w:val="C00000"/>
                <w:sz w:val="14"/>
                <w:szCs w:val="14"/>
              </w:rPr>
              <w:t>20</w:t>
            </w:r>
            <w:r w:rsidR="00DB7815">
              <w:rPr>
                <w:rFonts w:ascii="Arial" w:eastAsia="MS Mincho" w:hAnsi="Arial" w:cs="Arial"/>
                <w:color w:val="C00000"/>
                <w:sz w:val="14"/>
                <w:szCs w:val="14"/>
              </w:rPr>
              <w:t>.</w:t>
            </w:r>
            <w:r>
              <w:rPr>
                <w:rFonts w:ascii="Arial" w:eastAsia="MS Mincho" w:hAnsi="Arial" w:cs="Arial"/>
                <w:color w:val="C00000"/>
                <w:sz w:val="14"/>
                <w:szCs w:val="14"/>
              </w:rPr>
              <w:t>11</w:t>
            </w:r>
            <w:r w:rsidR="00DB7815" w:rsidRPr="003C1A6A">
              <w:rPr>
                <w:rFonts w:ascii="Arial" w:eastAsia="MS Mincho" w:hAnsi="Arial" w:cs="Arial"/>
                <w:color w:val="C00000"/>
                <w:sz w:val="14"/>
                <w:szCs w:val="14"/>
              </w:rPr>
              <w:t>.201</w:t>
            </w:r>
            <w:r>
              <w:rPr>
                <w:rFonts w:ascii="Arial" w:eastAsia="MS Mincho" w:hAnsi="Arial" w:cs="Arial"/>
                <w:color w:val="C00000"/>
                <w:sz w:val="14"/>
                <w:szCs w:val="14"/>
              </w:rPr>
              <w:t>3</w:t>
            </w:r>
          </w:p>
        </w:tc>
      </w:tr>
      <w:tr w:rsidR="00CC713C" w:rsidRPr="00DC2131" w:rsidTr="00707AA7">
        <w:tc>
          <w:tcPr>
            <w:tcW w:w="8755" w:type="dxa"/>
          </w:tcPr>
          <w:p w:rsidR="00DB7815" w:rsidRPr="00FF5BAB" w:rsidRDefault="00DB7815" w:rsidP="00CC713C">
            <w:pPr>
              <w:pStyle w:val="Testonormale"/>
              <w:jc w:val="right"/>
              <w:rPr>
                <w:rFonts w:ascii="Arial" w:eastAsia="MS Mincho" w:hAnsi="Arial" w:cs="Arial"/>
                <w:sz w:val="16"/>
                <w:szCs w:val="16"/>
              </w:rPr>
            </w:pPr>
            <w:r w:rsidRPr="00FF5BAB">
              <w:rPr>
                <w:rFonts w:ascii="Arial" w:eastAsia="MS Mincho" w:hAnsi="Arial" w:cs="Arial"/>
                <w:szCs w:val="22"/>
              </w:rPr>
              <w:t>Alunno:</w:t>
            </w:r>
            <w:r w:rsidR="00CC713C" w:rsidRPr="00CC713C">
              <w:rPr>
                <w:rFonts w:asciiTheme="minorHAnsi" w:eastAsia="MS Mincho" w:hAnsiTheme="minorHAnsi" w:cstheme="minorHAnsi"/>
                <w:szCs w:val="22"/>
              </w:rPr>
              <w:t>__________</w:t>
            </w:r>
            <w:r w:rsidR="00CC713C">
              <w:rPr>
                <w:rFonts w:asciiTheme="minorHAnsi" w:eastAsia="MS Mincho" w:hAnsiTheme="minorHAnsi" w:cstheme="minorHAnsi"/>
                <w:szCs w:val="22"/>
              </w:rPr>
              <w:t>_____</w:t>
            </w:r>
            <w:r w:rsidR="00434484">
              <w:rPr>
                <w:rFonts w:asciiTheme="minorHAnsi" w:eastAsia="MS Mincho" w:hAnsiTheme="minorHAnsi" w:cstheme="minorHAnsi"/>
                <w:szCs w:val="22"/>
              </w:rPr>
              <w:t>_______</w:t>
            </w:r>
            <w:r w:rsidR="00CC713C" w:rsidRPr="00CC713C">
              <w:rPr>
                <w:rFonts w:asciiTheme="minorHAnsi" w:eastAsia="MS Mincho" w:hAnsiTheme="minorHAnsi" w:cstheme="minorHAnsi"/>
                <w:szCs w:val="22"/>
              </w:rPr>
              <w:t>________________</w:t>
            </w:r>
            <w:r w:rsidR="00CC713C">
              <w:rPr>
                <w:rFonts w:asciiTheme="minorHAnsi" w:eastAsia="MS Mincho" w:hAnsiTheme="minorHAnsi" w:cstheme="minorHAnsi"/>
                <w:szCs w:val="22"/>
              </w:rPr>
              <w:t>____</w:t>
            </w:r>
            <w:r w:rsidR="00CC713C" w:rsidRPr="00CC713C">
              <w:rPr>
                <w:rFonts w:asciiTheme="minorHAnsi" w:eastAsia="MS Mincho" w:hAnsiTheme="minorHAnsi" w:cstheme="minorHAnsi"/>
                <w:szCs w:val="22"/>
              </w:rPr>
              <w:t>______</w:t>
            </w:r>
            <w:r w:rsidR="00CC713C">
              <w:rPr>
                <w:rFonts w:ascii="Times New Roman" w:eastAsia="MS Mincho" w:hAnsi="Times New Roman" w:cs="Times New Roman"/>
                <w:i/>
                <w:szCs w:val="22"/>
              </w:rPr>
              <w:t xml:space="preserve">              </w:t>
            </w:r>
            <w:r w:rsidR="003C7CE5" w:rsidRPr="003C7CE5">
              <w:rPr>
                <w:rFonts w:ascii="Times New Roman" w:eastAsia="MS Mincho" w:hAnsi="Times New Roman" w:cs="Times New Roman"/>
                <w:i/>
                <w:szCs w:val="22"/>
              </w:rPr>
              <w:t xml:space="preserve">     </w:t>
            </w:r>
            <w:r w:rsidRPr="003C7CE5">
              <w:rPr>
                <w:rFonts w:ascii="Times New Roman" w:eastAsia="MS Mincho" w:hAnsi="Times New Roman" w:cs="Times New Roman"/>
                <w:i/>
                <w:szCs w:val="22"/>
              </w:rPr>
              <w:t xml:space="preserve"> </w:t>
            </w:r>
            <w:r w:rsidRPr="00FF5BAB">
              <w:rPr>
                <w:rFonts w:ascii="Arial" w:eastAsia="MS Mincho" w:hAnsi="Arial" w:cs="Arial"/>
                <w:szCs w:val="22"/>
              </w:rPr>
              <w:t xml:space="preserve">Classe: </w:t>
            </w:r>
            <w:r w:rsidR="003C7CE5">
              <w:rPr>
                <w:rFonts w:ascii="Arial" w:eastAsia="MS Mincho" w:hAnsi="Arial" w:cs="Arial"/>
                <w:szCs w:val="22"/>
              </w:rPr>
              <w:t>2</w:t>
            </w:r>
            <w:r w:rsidRPr="00FF5BAB">
              <w:rPr>
                <w:rFonts w:ascii="Arial" w:eastAsia="MS Mincho" w:hAnsi="Arial" w:cs="Arial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szCs w:val="22"/>
              </w:rPr>
              <w:t>C</w:t>
            </w:r>
            <w:r w:rsidRPr="00FF5BAB">
              <w:rPr>
                <w:rFonts w:ascii="Arial" w:eastAsia="MS Mincho" w:hAnsi="Arial" w:cs="Arial"/>
                <w:szCs w:val="22"/>
              </w:rPr>
              <w:t xml:space="preserve">        </w:t>
            </w:r>
          </w:p>
        </w:tc>
        <w:tc>
          <w:tcPr>
            <w:tcW w:w="2384" w:type="dxa"/>
            <w:gridSpan w:val="2"/>
          </w:tcPr>
          <w:p w:rsidR="00DB7815" w:rsidRPr="003C1A6A" w:rsidRDefault="00DB7815" w:rsidP="003C7CE5">
            <w:pPr>
              <w:pStyle w:val="Testonormale"/>
              <w:jc w:val="right"/>
              <w:rPr>
                <w:rFonts w:ascii="Arial" w:eastAsia="MS Mincho" w:hAnsi="Arial" w:cs="Arial"/>
                <w:color w:val="C00000"/>
                <w:sz w:val="16"/>
                <w:szCs w:val="16"/>
              </w:rPr>
            </w:pPr>
            <w:r w:rsidRPr="003C1A6A">
              <w:rPr>
                <w:rFonts w:ascii="Times New Roman" w:eastAsia="MS Mincho" w:hAnsi="Times New Roman" w:cs="Times New Roman"/>
                <w:i/>
                <w:color w:val="C00000"/>
                <w:sz w:val="16"/>
                <w:szCs w:val="16"/>
              </w:rPr>
              <w:t xml:space="preserve">prof. </w:t>
            </w:r>
            <w:r w:rsidR="003C7CE5">
              <w:rPr>
                <w:rFonts w:ascii="Times New Roman" w:eastAsia="MS Mincho" w:hAnsi="Times New Roman" w:cs="Times New Roman"/>
                <w:i/>
                <w:color w:val="C00000"/>
                <w:sz w:val="16"/>
                <w:szCs w:val="16"/>
              </w:rPr>
              <w:t xml:space="preserve">Domenico </w:t>
            </w:r>
            <w:r w:rsidRPr="003C1A6A">
              <w:rPr>
                <w:rFonts w:ascii="Times New Roman" w:eastAsia="MS Mincho" w:hAnsi="Times New Roman" w:cs="Times New Roman"/>
                <w:i/>
                <w:color w:val="C00000"/>
                <w:sz w:val="16"/>
                <w:szCs w:val="16"/>
              </w:rPr>
              <w:t xml:space="preserve"> Corrado</w:t>
            </w:r>
          </w:p>
        </w:tc>
      </w:tr>
    </w:tbl>
    <w:p w:rsidR="00DB7815" w:rsidRDefault="00DB7815" w:rsidP="00DB7815">
      <w:pPr>
        <w:spacing w:after="120"/>
        <w:rPr>
          <w:rFonts w:ascii="Arial" w:eastAsiaTheme="minorEastAsia" w:hAnsi="Arial" w:cs="Arial"/>
          <w:i/>
          <w:sz w:val="6"/>
          <w:szCs w:val="6"/>
        </w:rPr>
      </w:pPr>
    </w:p>
    <w:p w:rsidR="006D746D" w:rsidRPr="006D746D" w:rsidRDefault="00DC3361" w:rsidP="00690DAC">
      <w:pPr>
        <w:pStyle w:val="Paragrafoelenco"/>
        <w:numPr>
          <w:ilvl w:val="0"/>
          <w:numId w:val="35"/>
        </w:numPr>
        <w:spacing w:after="60"/>
        <w:ind w:left="284" w:hanging="284"/>
        <w:rPr>
          <w:rFonts w:asciiTheme="minorHAnsi" w:hAnsiTheme="minorHAnsi" w:cs="Arial"/>
          <w:sz w:val="22"/>
          <w:szCs w:val="22"/>
        </w:rPr>
      </w:pPr>
      <w:r w:rsidRPr="006D746D">
        <w:rPr>
          <w:rFonts w:asciiTheme="minorHAnsi" w:hAnsiTheme="minorHAnsi" w:cs="Arial"/>
          <w:sz w:val="22"/>
          <w:szCs w:val="22"/>
        </w:rPr>
        <w:t xml:space="preserve">Apri un documento vuoto di </w:t>
      </w:r>
      <w:r w:rsidRPr="006D746D">
        <w:rPr>
          <w:i/>
          <w:sz w:val="22"/>
          <w:szCs w:val="22"/>
        </w:rPr>
        <w:t xml:space="preserve">Microsoft Word </w:t>
      </w:r>
      <w:r w:rsidRPr="006D746D">
        <w:rPr>
          <w:rFonts w:asciiTheme="minorHAnsi" w:hAnsiTheme="minorHAnsi" w:cs="Arial"/>
          <w:sz w:val="22"/>
          <w:szCs w:val="22"/>
        </w:rPr>
        <w:t xml:space="preserve">e </w:t>
      </w:r>
      <w:r w:rsidR="006D746D" w:rsidRPr="006D746D">
        <w:rPr>
          <w:rFonts w:asciiTheme="minorHAnsi" w:hAnsiTheme="minorHAnsi" w:cs="Arial"/>
          <w:sz w:val="22"/>
          <w:szCs w:val="22"/>
        </w:rPr>
        <w:t xml:space="preserve">salvalo sulla tua pen drive con il nome: </w:t>
      </w:r>
      <w:r w:rsidR="006D746D" w:rsidRPr="006D746D">
        <w:rPr>
          <w:i/>
          <w:sz w:val="22"/>
          <w:szCs w:val="22"/>
        </w:rPr>
        <w:t>TuoCognome TuoNome</w:t>
      </w:r>
    </w:p>
    <w:p w:rsidR="00690DAC" w:rsidRPr="006D746D" w:rsidRDefault="006D746D" w:rsidP="00690DAC">
      <w:pPr>
        <w:pStyle w:val="Paragrafoelenco"/>
        <w:numPr>
          <w:ilvl w:val="0"/>
          <w:numId w:val="35"/>
        </w:numPr>
        <w:spacing w:after="60"/>
        <w:ind w:left="284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Imposta la pagina </w:t>
      </w:r>
      <w:r w:rsidR="00DA11A0">
        <w:rPr>
          <w:rFonts w:asciiTheme="minorHAnsi" w:hAnsiTheme="minorHAnsi" w:cs="Arial"/>
          <w:sz w:val="22"/>
          <w:szCs w:val="22"/>
        </w:rPr>
        <w:t>con i seguenti parame</w:t>
      </w:r>
      <w:r>
        <w:rPr>
          <w:rFonts w:asciiTheme="minorHAnsi" w:hAnsiTheme="minorHAnsi" w:cs="Arial"/>
          <w:sz w:val="22"/>
          <w:szCs w:val="22"/>
        </w:rPr>
        <w:t>tri</w:t>
      </w:r>
      <w:r w:rsidR="00690DAC" w:rsidRPr="006D746D">
        <w:rPr>
          <w:rFonts w:asciiTheme="minorHAnsi" w:hAnsiTheme="minorHAnsi" w:cs="Arial"/>
          <w:sz w:val="22"/>
          <w:szCs w:val="22"/>
        </w:rPr>
        <w:t xml:space="preserve">: </w:t>
      </w:r>
      <w:r w:rsidR="00DA11A0">
        <w:rPr>
          <w:rFonts w:asciiTheme="minorHAnsi" w:hAnsiTheme="minorHAnsi" w:cs="Arial"/>
          <w:sz w:val="22"/>
          <w:szCs w:val="22"/>
        </w:rPr>
        <w:br/>
      </w:r>
      <w:r w:rsidR="00DA11A0" w:rsidRPr="006D746D">
        <w:rPr>
          <w:rFonts w:asciiTheme="minorHAnsi" w:hAnsiTheme="minorHAnsi" w:cs="Arial"/>
          <w:sz w:val="22"/>
          <w:szCs w:val="22"/>
        </w:rPr>
        <w:t>MARGINI</w:t>
      </w:r>
      <w:r w:rsidR="00690DAC" w:rsidRPr="006D746D">
        <w:rPr>
          <w:rFonts w:asciiTheme="minorHAnsi" w:hAnsiTheme="minorHAnsi" w:cs="Arial"/>
          <w:sz w:val="22"/>
          <w:szCs w:val="22"/>
        </w:rPr>
        <w:t xml:space="preserve">: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Superiore</w:t>
      </w:r>
      <w:r w:rsidR="00690DAC" w:rsidRPr="006D746D">
        <w:rPr>
          <w:rFonts w:asciiTheme="minorHAnsi" w:hAnsiTheme="minorHAnsi" w:cs="Arial"/>
          <w:sz w:val="22"/>
          <w:szCs w:val="22"/>
        </w:rPr>
        <w:t xml:space="preserve">: </w:t>
      </w:r>
      <m:oMath>
        <m:r>
          <w:rPr>
            <w:rFonts w:ascii="Cambria Math" w:hAnsi="Cambria Math" w:cs="Arial"/>
            <w:sz w:val="22"/>
            <w:szCs w:val="22"/>
          </w:rPr>
          <m:t>1,cm</m:t>
        </m:r>
      </m:oMath>
      <w:r w:rsidR="00690DAC" w:rsidRPr="006D746D">
        <w:rPr>
          <w:rFonts w:asciiTheme="minorHAnsi" w:hAnsiTheme="minorHAnsi" w:cs="Arial"/>
          <w:sz w:val="22"/>
          <w:szCs w:val="22"/>
        </w:rPr>
        <w:t xml:space="preserve">, 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Inferiore</w:t>
      </w:r>
      <w:r w:rsidR="00690DAC" w:rsidRPr="006D746D">
        <w:rPr>
          <w:rFonts w:asciiTheme="minorHAnsi" w:hAnsiTheme="minorHAnsi" w:cs="Arial"/>
          <w:sz w:val="22"/>
          <w:szCs w:val="22"/>
        </w:rPr>
        <w:t xml:space="preserve">: </w:t>
      </w:r>
      <m:oMath>
        <m:r>
          <w:rPr>
            <w:rFonts w:ascii="Cambria Math" w:hAnsi="Cambria Math" w:cs="Arial"/>
            <w:sz w:val="22"/>
            <w:szCs w:val="22"/>
          </w:rPr>
          <m:t>2,2cm</m:t>
        </m:r>
      </m:oMath>
      <w:r w:rsidR="00690DAC" w:rsidRPr="006D746D">
        <w:rPr>
          <w:rFonts w:asciiTheme="minorHAnsi" w:hAnsiTheme="minorHAnsi" w:cs="Arial"/>
          <w:sz w:val="22"/>
          <w:szCs w:val="22"/>
        </w:rPr>
        <w:t xml:space="preserve">, 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Destro</w:t>
      </w:r>
      <w:r w:rsidR="00690DAC" w:rsidRPr="006D746D">
        <w:rPr>
          <w:rFonts w:asciiTheme="minorHAnsi" w:hAnsiTheme="minorHAnsi" w:cs="Arial"/>
          <w:sz w:val="22"/>
          <w:szCs w:val="22"/>
        </w:rPr>
        <w:t xml:space="preserve">: </w:t>
      </w:r>
      <m:oMath>
        <m:r>
          <w:rPr>
            <w:rFonts w:ascii="Cambria Math" w:hAnsi="Cambria Math" w:cs="Arial"/>
            <w:sz w:val="22"/>
            <w:szCs w:val="22"/>
          </w:rPr>
          <m:t>1,2cm</m:t>
        </m:r>
      </m:oMath>
      <w:r w:rsidR="00690DAC" w:rsidRPr="006D746D">
        <w:rPr>
          <w:rFonts w:asciiTheme="minorHAnsi" w:hAnsiTheme="minorHAnsi" w:cs="Arial"/>
          <w:sz w:val="22"/>
          <w:szCs w:val="22"/>
        </w:rPr>
        <w:t xml:space="preserve">, 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Sinistro</w:t>
      </w:r>
      <w:r w:rsidR="00690DAC" w:rsidRPr="006D746D">
        <w:rPr>
          <w:rFonts w:asciiTheme="minorHAnsi" w:hAnsiTheme="minorHAnsi" w:cs="Arial"/>
          <w:sz w:val="22"/>
          <w:szCs w:val="22"/>
        </w:rPr>
        <w:t xml:space="preserve">: </w:t>
      </w:r>
      <m:oMath>
        <m:r>
          <w:rPr>
            <w:rFonts w:ascii="Cambria Math" w:hAnsi="Cambria Math" w:cs="Arial"/>
            <w:sz w:val="22"/>
            <w:szCs w:val="22"/>
          </w:rPr>
          <m:t>1,2cm</m:t>
        </m:r>
      </m:oMath>
      <w:r w:rsidR="00690DAC" w:rsidRPr="006D746D">
        <w:rPr>
          <w:rFonts w:asciiTheme="minorHAnsi" w:hAnsiTheme="minorHAnsi" w:cs="Arial"/>
          <w:sz w:val="22"/>
          <w:szCs w:val="22"/>
        </w:rPr>
        <w:t xml:space="preserve">, 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Orientamento</w:t>
      </w:r>
      <w:r w:rsidR="00690DAC" w:rsidRPr="006D746D">
        <w:rPr>
          <w:rFonts w:asciiTheme="minorHAnsi" w:hAnsiTheme="minorHAnsi" w:cs="Arial"/>
          <w:sz w:val="22"/>
          <w:szCs w:val="22"/>
        </w:rPr>
        <w:t xml:space="preserve">: </w:t>
      </w:r>
      <w:r w:rsidRPr="006D746D">
        <w:rPr>
          <w:i/>
          <w:sz w:val="22"/>
          <w:szCs w:val="22"/>
        </w:rPr>
        <w:t>verticale</w:t>
      </w:r>
    </w:p>
    <w:p w:rsidR="00690DAC" w:rsidRPr="00690DAC" w:rsidRDefault="00DA11A0" w:rsidP="00DA11A0">
      <w:pPr>
        <w:pStyle w:val="Paragrafoelenco"/>
        <w:spacing w:after="60"/>
        <w:ind w:left="709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 xml:space="preserve">       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Rilegatura</w:t>
      </w:r>
      <w:r w:rsidR="00690DAC">
        <w:rPr>
          <w:rFonts w:asciiTheme="minorHAnsi" w:hAnsiTheme="minorHAnsi" w:cs="Arial"/>
          <w:sz w:val="22"/>
          <w:szCs w:val="22"/>
        </w:rPr>
        <w:t xml:space="preserve">: </w:t>
      </w:r>
      <m:oMath>
        <m:r>
          <w:rPr>
            <w:rFonts w:ascii="Cambria Math" w:hAnsi="Cambria Math" w:cs="Arial"/>
            <w:sz w:val="22"/>
            <w:szCs w:val="22"/>
          </w:rPr>
          <m:t>0,5cm</m:t>
        </m:r>
      </m:oMath>
      <w:r w:rsidR="00690DAC">
        <w:rPr>
          <w:rFonts w:asciiTheme="minorHAnsi" w:hAnsiTheme="minorHAnsi" w:cs="Arial"/>
          <w:sz w:val="22"/>
          <w:szCs w:val="22"/>
        </w:rPr>
        <w:t xml:space="preserve">, 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Posizione</w:t>
      </w:r>
      <w:r w:rsidR="00690DAC">
        <w:rPr>
          <w:rFonts w:asciiTheme="minorHAnsi" w:hAnsiTheme="minorHAnsi" w:cs="Arial"/>
          <w:sz w:val="22"/>
          <w:szCs w:val="22"/>
        </w:rPr>
        <w:t xml:space="preserve"> </w:t>
      </w:r>
      <w:r w:rsidR="00690DAC" w:rsidRPr="006D746D">
        <w:rPr>
          <w:rFonts w:asciiTheme="minorHAnsi" w:hAnsiTheme="minorHAnsi" w:cs="Arial"/>
          <w:i/>
          <w:sz w:val="22"/>
          <w:szCs w:val="22"/>
        </w:rPr>
        <w:t>rilegatura</w:t>
      </w:r>
      <w:r w:rsidR="00690DAC">
        <w:rPr>
          <w:rFonts w:asciiTheme="minorHAnsi" w:hAnsiTheme="minorHAnsi" w:cs="Arial"/>
          <w:sz w:val="22"/>
          <w:szCs w:val="22"/>
        </w:rPr>
        <w:t xml:space="preserve">: </w:t>
      </w:r>
      <w:r w:rsidR="00690DAC" w:rsidRPr="006D746D">
        <w:rPr>
          <w:i/>
          <w:sz w:val="22"/>
          <w:szCs w:val="22"/>
        </w:rPr>
        <w:t>sinistra</w:t>
      </w:r>
    </w:p>
    <w:p w:rsidR="00DA11A0" w:rsidRDefault="00DA11A0" w:rsidP="00DA11A0">
      <w:pPr>
        <w:spacing w:after="60"/>
        <w:ind w:left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CARTA</w:t>
      </w:r>
      <w:r w:rsidRPr="00DA11A0">
        <w:rPr>
          <w:rFonts w:asciiTheme="minorHAnsi" w:hAnsiTheme="minorHAnsi" w:cs="Arial"/>
          <w:sz w:val="22"/>
          <w:szCs w:val="22"/>
        </w:rPr>
        <w:t xml:space="preserve">: </w:t>
      </w:r>
      <w:r>
        <w:rPr>
          <w:rFonts w:asciiTheme="minorHAnsi" w:hAnsiTheme="minorHAnsi" w:cs="Arial"/>
          <w:sz w:val="22"/>
          <w:szCs w:val="22"/>
        </w:rPr>
        <w:t xml:space="preserve"> Formato: A4</w:t>
      </w:r>
    </w:p>
    <w:p w:rsidR="00DA11A0" w:rsidRPr="00BB703D" w:rsidRDefault="00DA11A0" w:rsidP="00DA11A0">
      <w:pPr>
        <w:spacing w:after="60"/>
        <w:ind w:left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LAYOUT: Intestazione: </w:t>
      </w:r>
      <m:oMath>
        <m:r>
          <w:rPr>
            <w:rFonts w:ascii="Cambria Math" w:hAnsi="Cambria Math" w:cs="Arial"/>
            <w:sz w:val="22"/>
            <w:szCs w:val="22"/>
          </w:rPr>
          <m:t>0,3cm</m:t>
        </m:r>
      </m:oMath>
      <w:r w:rsidRPr="00DA11A0">
        <w:rPr>
          <w:rFonts w:asciiTheme="minorHAnsi" w:hAnsiTheme="minorHAnsi" w:cs="Arial"/>
          <w:sz w:val="22"/>
          <w:szCs w:val="22"/>
        </w:rPr>
        <w:t xml:space="preserve">,  </w:t>
      </w:r>
      <w:r>
        <w:rPr>
          <w:rFonts w:asciiTheme="minorHAnsi" w:hAnsiTheme="minorHAnsi" w:cs="Arial"/>
          <w:sz w:val="22"/>
          <w:szCs w:val="22"/>
        </w:rPr>
        <w:t>Piè di pagina</w:t>
      </w:r>
      <w:r w:rsidRPr="00DA11A0">
        <w:rPr>
          <w:rFonts w:asciiTheme="minorHAnsi" w:hAnsiTheme="minorHAnsi" w:cs="Arial"/>
          <w:sz w:val="22"/>
          <w:szCs w:val="22"/>
        </w:rPr>
        <w:t xml:space="preserve">: </w:t>
      </w:r>
      <m:oMath>
        <m:r>
          <w:rPr>
            <w:rFonts w:ascii="Cambria Math" w:hAnsi="Cambria Math" w:cs="Arial"/>
            <w:sz w:val="22"/>
            <w:szCs w:val="22"/>
          </w:rPr>
          <m:t>1,4cm</m:t>
        </m:r>
      </m:oMath>
    </w:p>
    <w:p w:rsidR="00BB703D" w:rsidRPr="00BB703D" w:rsidRDefault="00BB703D" w:rsidP="00BB703D">
      <w:pPr>
        <w:pStyle w:val="Paragrafoelenco"/>
        <w:numPr>
          <w:ilvl w:val="0"/>
          <w:numId w:val="35"/>
        </w:numPr>
        <w:ind w:left="284" w:hanging="284"/>
        <w:rPr>
          <w:rFonts w:asciiTheme="minorHAnsi" w:hAnsiTheme="minorHAnsi" w:cs="Arial"/>
          <w:sz w:val="22"/>
          <w:szCs w:val="22"/>
        </w:rPr>
      </w:pPr>
      <w:r w:rsidRPr="00BB703D">
        <w:rPr>
          <w:rFonts w:asciiTheme="minorHAnsi" w:hAnsiTheme="minorHAnsi" w:cs="Arial"/>
          <w:sz w:val="22"/>
          <w:szCs w:val="22"/>
        </w:rPr>
        <w:t>Inserisci centralmente nell’intestazione, con un bordo inferio</w:t>
      </w:r>
      <w:r>
        <w:rPr>
          <w:rFonts w:asciiTheme="minorHAnsi" w:hAnsiTheme="minorHAnsi" w:cs="Arial"/>
          <w:sz w:val="22"/>
          <w:szCs w:val="22"/>
        </w:rPr>
        <w:t>re blu</w:t>
      </w:r>
      <w:r w:rsidRPr="00BB703D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di spessore 1 pt,</w:t>
      </w:r>
      <w:r w:rsidRPr="006D746D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la frase:</w:t>
      </w:r>
    </w:p>
    <w:p w:rsidR="002003E3" w:rsidRPr="00BB703D" w:rsidRDefault="00386FE3" w:rsidP="00BB703D">
      <w:pPr>
        <w:spacing w:after="60"/>
        <w:ind w:firstLine="284"/>
        <w:rPr>
          <w:rFonts w:asciiTheme="minorHAnsi" w:hAnsiTheme="minorHAnsi" w:cs="Arial"/>
          <w:i/>
          <w:sz w:val="22"/>
          <w:szCs w:val="22"/>
        </w:rPr>
      </w:pPr>
      <w:r w:rsidRPr="00BB703D">
        <w:rPr>
          <w:rFonts w:asciiTheme="minorHAnsi" w:hAnsiTheme="minorHAnsi" w:cs="Arial"/>
          <w:i/>
          <w:sz w:val="22"/>
          <w:szCs w:val="22"/>
        </w:rPr>
        <w:t>“</w:t>
      </w:r>
      <w:r w:rsidR="002003E3" w:rsidRPr="00BB703D">
        <w:rPr>
          <w:i/>
          <w:sz w:val="22"/>
          <w:szCs w:val="22"/>
        </w:rPr>
        <w:t>Liceo Scientifico Opzione Scienze Applicate  -  Classe II C                                       Anno Scolastico 2013.2014”</w:t>
      </w:r>
    </w:p>
    <w:p w:rsidR="002003E3" w:rsidRDefault="002B6FB7" w:rsidP="002003E3">
      <w:pPr>
        <w:pStyle w:val="Paragrafoelenco"/>
        <w:numPr>
          <w:ilvl w:val="0"/>
          <w:numId w:val="35"/>
        </w:numPr>
        <w:spacing w:after="6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Inserisci </w:t>
      </w:r>
      <w:r w:rsidR="008121D4">
        <w:rPr>
          <w:rFonts w:asciiTheme="minorHAnsi" w:hAnsiTheme="minorHAnsi" w:cs="Arial"/>
          <w:sz w:val="22"/>
          <w:szCs w:val="22"/>
        </w:rPr>
        <w:t xml:space="preserve">centralmente </w:t>
      </w:r>
      <w:r w:rsidR="002003E3">
        <w:rPr>
          <w:rFonts w:asciiTheme="minorHAnsi" w:hAnsiTheme="minorHAnsi" w:cs="Arial"/>
          <w:sz w:val="22"/>
          <w:szCs w:val="22"/>
        </w:rPr>
        <w:t>nel piè di pagina,</w:t>
      </w:r>
      <w:r w:rsidR="002003E3" w:rsidRPr="002003E3">
        <w:rPr>
          <w:rFonts w:asciiTheme="minorHAnsi" w:hAnsiTheme="minorHAnsi" w:cs="Arial"/>
          <w:sz w:val="22"/>
          <w:szCs w:val="22"/>
        </w:rPr>
        <w:t xml:space="preserve"> </w:t>
      </w:r>
      <w:r w:rsidR="002003E3">
        <w:rPr>
          <w:rFonts w:asciiTheme="minorHAnsi" w:hAnsiTheme="minorHAnsi" w:cs="Arial"/>
          <w:sz w:val="22"/>
          <w:szCs w:val="22"/>
        </w:rPr>
        <w:t xml:space="preserve">con un bordo </w:t>
      </w:r>
      <w:r w:rsidR="002003E3" w:rsidRPr="001675C7">
        <w:rPr>
          <w:rFonts w:asciiTheme="minorHAnsi" w:hAnsiTheme="minorHAnsi" w:cs="Arial"/>
          <w:color w:val="FF0000"/>
          <w:sz w:val="22"/>
          <w:szCs w:val="22"/>
        </w:rPr>
        <w:t>inferiore</w:t>
      </w:r>
      <w:r w:rsidR="002003E3">
        <w:rPr>
          <w:rFonts w:asciiTheme="minorHAnsi" w:hAnsiTheme="minorHAnsi" w:cs="Arial"/>
          <w:sz w:val="22"/>
          <w:szCs w:val="22"/>
        </w:rPr>
        <w:t xml:space="preserve"> blu di spessore 1 pt,</w:t>
      </w:r>
      <w:r w:rsidR="002003E3" w:rsidRPr="006D746D">
        <w:rPr>
          <w:rFonts w:asciiTheme="minorHAnsi" w:hAnsiTheme="minorHAnsi" w:cs="Arial"/>
          <w:sz w:val="22"/>
          <w:szCs w:val="22"/>
        </w:rPr>
        <w:t xml:space="preserve"> </w:t>
      </w:r>
      <w:r w:rsidR="002003E3">
        <w:rPr>
          <w:rFonts w:asciiTheme="minorHAnsi" w:hAnsiTheme="minorHAnsi" w:cs="Arial"/>
          <w:sz w:val="22"/>
          <w:szCs w:val="22"/>
        </w:rPr>
        <w:t>la frase:</w:t>
      </w:r>
    </w:p>
    <w:p w:rsidR="002003E3" w:rsidRPr="002003E3" w:rsidRDefault="002003E3" w:rsidP="002003E3">
      <w:pPr>
        <w:pStyle w:val="Paragrafoelenco"/>
        <w:spacing w:after="60"/>
        <w:ind w:left="284"/>
        <w:jc w:val="both"/>
        <w:rPr>
          <w:i/>
          <w:sz w:val="22"/>
          <w:szCs w:val="22"/>
        </w:rPr>
      </w:pPr>
      <w:r w:rsidRPr="002003E3">
        <w:rPr>
          <w:i/>
          <w:sz w:val="22"/>
          <w:szCs w:val="22"/>
        </w:rPr>
        <w:t xml:space="preserve"> “Prova di Informatica: Trattamento testi         </w:t>
      </w:r>
      <w:r>
        <w:rPr>
          <w:i/>
          <w:sz w:val="22"/>
          <w:szCs w:val="22"/>
        </w:rPr>
        <w:t xml:space="preserve">            </w:t>
      </w:r>
      <w:r w:rsidR="00067A6B">
        <w:rPr>
          <w:i/>
          <w:sz w:val="22"/>
          <w:szCs w:val="22"/>
        </w:rPr>
        <w:t xml:space="preserve">      </w:t>
      </w:r>
      <w:r>
        <w:rPr>
          <w:i/>
          <w:sz w:val="22"/>
          <w:szCs w:val="22"/>
        </w:rPr>
        <w:t xml:space="preserve">             </w:t>
      </w:r>
      <w:r w:rsidRPr="002003E3">
        <w:rPr>
          <w:i/>
          <w:sz w:val="22"/>
          <w:szCs w:val="22"/>
        </w:rPr>
        <w:t xml:space="preserve">  TuoCognome TuoNome“</w:t>
      </w:r>
      <w:r>
        <w:rPr>
          <w:i/>
          <w:sz w:val="22"/>
          <w:szCs w:val="22"/>
        </w:rPr>
        <w:t xml:space="preserve">     </w:t>
      </w:r>
      <w:r w:rsidRPr="002B6FB7">
        <w:rPr>
          <w:rFonts w:asciiTheme="minorHAnsi" w:hAnsiTheme="minorHAnsi" w:cs="Arial"/>
          <w:sz w:val="22"/>
          <w:szCs w:val="22"/>
        </w:rPr>
        <w:t>+ il n° di pagina</w:t>
      </w:r>
    </w:p>
    <w:p w:rsidR="00067A6B" w:rsidRDefault="002C4957" w:rsidP="00067A6B">
      <w:pPr>
        <w:pStyle w:val="Paragrafoelenco"/>
        <w:numPr>
          <w:ilvl w:val="0"/>
          <w:numId w:val="35"/>
        </w:numPr>
        <w:spacing w:after="6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Riproduci il seguente </w:t>
      </w:r>
      <w:r w:rsidR="00355B28">
        <w:rPr>
          <w:rFonts w:asciiTheme="minorHAnsi" w:hAnsiTheme="minorHAnsi" w:cs="Arial"/>
          <w:sz w:val="22"/>
          <w:szCs w:val="22"/>
        </w:rPr>
        <w:t xml:space="preserve">documento: </w:t>
      </w:r>
    </w:p>
    <w:p w:rsidR="00067A6B" w:rsidRPr="00067A6B" w:rsidRDefault="00067A6B" w:rsidP="00067A6B">
      <w:pPr>
        <w:pStyle w:val="Paragrafoelenco"/>
        <w:ind w:left="284"/>
        <w:jc w:val="both"/>
        <w:rPr>
          <w:i/>
          <w:sz w:val="16"/>
          <w:szCs w:val="16"/>
        </w:rPr>
      </w:pPr>
    </w:p>
    <w:p w:rsidR="00067A6B" w:rsidRPr="002B6FB7" w:rsidRDefault="00067A6B" w:rsidP="00067A6B">
      <w:pPr>
        <w:pStyle w:val="Paragrafoelenco"/>
        <w:spacing w:after="120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B6FB7">
        <w:rPr>
          <w:rFonts w:asciiTheme="minorHAnsi" w:hAnsiTheme="minorHAnsi" w:cstheme="minorHAnsi"/>
          <w:b/>
          <w:sz w:val="24"/>
          <w:szCs w:val="24"/>
        </w:rPr>
        <w:t xml:space="preserve">Il gioco del </w:t>
      </w:r>
      <w:r w:rsidRPr="002B6FB7">
        <w:rPr>
          <w:rFonts w:asciiTheme="minorHAnsi" w:hAnsiTheme="minorHAnsi" w:cstheme="minorHAnsi"/>
          <w:b/>
          <w:bCs/>
          <w:sz w:val="24"/>
          <w:szCs w:val="24"/>
        </w:rPr>
        <w:t>burraco</w:t>
      </w:r>
      <w:r w:rsidRPr="002B6FB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740D15" w:rsidRDefault="00740D15" w:rsidP="00740D15">
      <w:pPr>
        <w:pStyle w:val="Paragrafoelenco"/>
        <w:spacing w:after="60"/>
        <w:ind w:left="0"/>
        <w:jc w:val="both"/>
        <w:rPr>
          <w:i/>
          <w:sz w:val="22"/>
          <w:szCs w:val="22"/>
        </w:rPr>
        <w:sectPr w:rsidR="00740D15" w:rsidSect="00067A6B">
          <w:footerReference w:type="default" r:id="rId9"/>
          <w:type w:val="continuous"/>
          <w:pgSz w:w="11906" w:h="16838" w:code="9"/>
          <w:pgMar w:top="284" w:right="680" w:bottom="851" w:left="680" w:header="397" w:footer="794" w:gutter="284"/>
          <w:cols w:space="340"/>
        </w:sectPr>
      </w:pPr>
    </w:p>
    <w:p w:rsidR="00740D15" w:rsidRDefault="00067A6B" w:rsidP="00740D15">
      <w:pPr>
        <w:pStyle w:val="Paragrafoelenco"/>
        <w:spacing w:after="60"/>
        <w:ind w:left="0"/>
        <w:jc w:val="both"/>
        <w:rPr>
          <w:i/>
          <w:sz w:val="22"/>
          <w:szCs w:val="22"/>
        </w:rPr>
      </w:pPr>
      <w:r w:rsidRPr="002B6FB7">
        <w:rPr>
          <w:i/>
          <w:sz w:val="22"/>
          <w:szCs w:val="22"/>
        </w:rPr>
        <w:lastRenderedPageBreak/>
        <w:t xml:space="preserve">Il </w:t>
      </w:r>
      <w:r w:rsidRPr="002B6FB7">
        <w:rPr>
          <w:bCs/>
          <w:i/>
          <w:sz w:val="22"/>
          <w:szCs w:val="22"/>
        </w:rPr>
        <w:t>burraco</w:t>
      </w:r>
      <w:r w:rsidRPr="002B6FB7">
        <w:rPr>
          <w:i/>
          <w:sz w:val="22"/>
          <w:szCs w:val="22"/>
        </w:rPr>
        <w:t xml:space="preserve"> è un gioco di carte della famiglia della pinnacola di cui si troverebbero le origini in Uruguay nella metà degli anni quaranta. </w:t>
      </w:r>
    </w:p>
    <w:p w:rsidR="00740D15" w:rsidRDefault="00740D15" w:rsidP="00740D15">
      <w:pPr>
        <w:pStyle w:val="Paragrafoelenco"/>
        <w:spacing w:after="60"/>
        <w:ind w:left="0"/>
        <w:jc w:val="both"/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-159385</wp:posOffset>
            </wp:positionV>
            <wp:extent cx="2105660" cy="1017905"/>
            <wp:effectExtent l="19050" t="0" r="8890" b="0"/>
            <wp:wrapSquare wrapText="largest"/>
            <wp:docPr id="4" name="Immagine 2" descr="carte franc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e francesi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7A6B" w:rsidRPr="002B6FB7">
        <w:rPr>
          <w:i/>
          <w:sz w:val="22"/>
          <w:szCs w:val="22"/>
        </w:rPr>
        <w:t xml:space="preserve">Si gioca con due mazzi di carte francesi, comprensivi dei quattro </w:t>
      </w:r>
      <w:r w:rsidR="00067A6B" w:rsidRPr="002B6FB7">
        <w:rPr>
          <w:i/>
          <w:sz w:val="22"/>
          <w:szCs w:val="22"/>
        </w:rPr>
        <w:lastRenderedPageBreak/>
        <w:t xml:space="preserve">jolly, i quattro giocatori si affrontano in due coppie. </w:t>
      </w:r>
    </w:p>
    <w:p w:rsidR="00067A6B" w:rsidRPr="002B6FB7" w:rsidRDefault="00067A6B" w:rsidP="00740D15">
      <w:pPr>
        <w:pStyle w:val="Paragrafoelenco"/>
        <w:spacing w:after="60"/>
        <w:ind w:left="0"/>
        <w:jc w:val="both"/>
        <w:rPr>
          <w:rFonts w:asciiTheme="minorHAnsi" w:hAnsiTheme="minorHAnsi" w:cs="Arial"/>
          <w:i/>
          <w:sz w:val="22"/>
          <w:szCs w:val="22"/>
        </w:rPr>
      </w:pPr>
      <w:r w:rsidRPr="002B6FB7">
        <w:rPr>
          <w:i/>
          <w:sz w:val="22"/>
          <w:szCs w:val="22"/>
        </w:rPr>
        <w:t>Altre versioni dipendono dal numero dei giocatori: è possibile giocare singolarmente, a squadre ed esiste una variante del gioco con tre giocatori.</w:t>
      </w:r>
    </w:p>
    <w:p w:rsidR="00740D15" w:rsidRDefault="00740D15" w:rsidP="00067A6B">
      <w:pPr>
        <w:pStyle w:val="Paragrafoelenco"/>
        <w:ind w:left="0"/>
        <w:jc w:val="both"/>
        <w:rPr>
          <w:rFonts w:asciiTheme="minorHAnsi" w:hAnsiTheme="minorHAnsi" w:cs="Arial"/>
          <w:sz w:val="8"/>
          <w:szCs w:val="8"/>
        </w:rPr>
        <w:sectPr w:rsidR="00740D15" w:rsidSect="00740D15">
          <w:type w:val="continuous"/>
          <w:pgSz w:w="11906" w:h="16838" w:code="9"/>
          <w:pgMar w:top="284" w:right="680" w:bottom="851" w:left="680" w:header="397" w:footer="794" w:gutter="284"/>
          <w:cols w:num="2" w:space="510" w:equalWidth="0">
            <w:col w:w="2948" w:space="510"/>
            <w:col w:w="6804"/>
          </w:cols>
        </w:sectPr>
      </w:pPr>
    </w:p>
    <w:p w:rsidR="00DC3361" w:rsidRPr="00067A6B" w:rsidRDefault="00DC3361" w:rsidP="00067A6B">
      <w:pPr>
        <w:pStyle w:val="Paragrafoelenco"/>
        <w:ind w:left="0"/>
        <w:jc w:val="both"/>
        <w:rPr>
          <w:rFonts w:asciiTheme="minorHAnsi" w:hAnsiTheme="minorHAnsi" w:cs="Arial"/>
          <w:sz w:val="8"/>
          <w:szCs w:val="8"/>
        </w:rPr>
      </w:pPr>
    </w:p>
    <w:tbl>
      <w:tblPr>
        <w:tblW w:w="7562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4"/>
        <w:gridCol w:w="447"/>
        <w:gridCol w:w="222"/>
        <w:gridCol w:w="994"/>
        <w:gridCol w:w="1787"/>
        <w:gridCol w:w="222"/>
        <w:gridCol w:w="896"/>
        <w:gridCol w:w="1788"/>
        <w:gridCol w:w="222"/>
      </w:tblGrid>
      <w:tr w:rsidR="0069492A" w:rsidRPr="00122A41" w:rsidTr="002C4957">
        <w:trPr>
          <w:trHeight w:val="20"/>
          <w:jc w:val="right"/>
        </w:trPr>
        <w:tc>
          <w:tcPr>
            <w:tcW w:w="984" w:type="dxa"/>
            <w:tcBorders>
              <w:bottom w:val="nil"/>
              <w:right w:val="nil"/>
            </w:tcBorders>
            <w:shd w:val="clear" w:color="auto" w:fill="DAEEF3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  <w:r w:rsidRPr="00122A41">
              <w:rPr>
                <w:shadow/>
              </w:rPr>
              <w:t>Turno n°</w:t>
            </w:r>
          </w:p>
        </w:tc>
        <w:tc>
          <w:tcPr>
            <w:tcW w:w="4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994" w:type="dxa"/>
            <w:tcBorders>
              <w:bottom w:val="nil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434484" w:rsidP="0069492A">
            <w:pPr>
              <w:spacing w:before="80"/>
              <w:jc w:val="center"/>
              <w:rPr>
                <w:shadow/>
              </w:rPr>
            </w:pPr>
            <w:r w:rsidRPr="00122A41">
              <w:rPr>
                <w:shadow/>
              </w:rPr>
              <w:t>Nomi</w:t>
            </w:r>
          </w:p>
        </w:tc>
        <w:tc>
          <w:tcPr>
            <w:tcW w:w="17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896" w:type="dxa"/>
            <w:tcBorders>
              <w:bottom w:val="nil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434484" w:rsidP="0069492A">
            <w:pPr>
              <w:spacing w:before="80"/>
              <w:jc w:val="center"/>
              <w:rPr>
                <w:shadow/>
              </w:rPr>
            </w:pPr>
            <w:r w:rsidRPr="00122A41">
              <w:rPr>
                <w:shadow/>
              </w:rPr>
              <w:t>Nomi</w:t>
            </w:r>
          </w:p>
        </w:tc>
        <w:tc>
          <w:tcPr>
            <w:tcW w:w="1788" w:type="dxa"/>
            <w:tcBorders>
              <w:left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spacing w:before="80"/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  <w:shd w:val="clear" w:color="auto" w:fill="auto"/>
          </w:tcPr>
          <w:p w:rsidR="0069492A" w:rsidRPr="00122A41" w:rsidRDefault="0069492A" w:rsidP="00636CF8">
            <w:pPr>
              <w:spacing w:before="80"/>
              <w:jc w:val="center"/>
              <w:rPr>
                <w:shadow/>
              </w:rPr>
            </w:pPr>
          </w:p>
        </w:tc>
      </w:tr>
      <w:tr w:rsidR="0069492A" w:rsidRPr="00122A41" w:rsidTr="002C4957">
        <w:trPr>
          <w:trHeight w:hRule="exact" w:val="170"/>
          <w:jc w:val="right"/>
        </w:trPr>
        <w:tc>
          <w:tcPr>
            <w:tcW w:w="984" w:type="dxa"/>
            <w:tcBorders>
              <w:top w:val="nil"/>
              <w:bottom w:val="single" w:sz="4" w:space="0" w:color="000000"/>
              <w:right w:val="nil"/>
            </w:tcBorders>
            <w:shd w:val="clear" w:color="auto" w:fill="DAEEF3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447" w:type="dxa"/>
            <w:tcBorders>
              <w:left w:val="nil"/>
              <w:bottom w:val="single" w:sz="4" w:space="0" w:color="000000"/>
              <w:right w:val="nil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17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896" w:type="dxa"/>
            <w:tcBorders>
              <w:top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178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jc w:val="center"/>
              <w:rPr>
                <w:shadow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:rsidR="0069492A" w:rsidRPr="00122A41" w:rsidRDefault="0069492A" w:rsidP="00636CF8">
            <w:pPr>
              <w:jc w:val="center"/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 w:val="restart"/>
            <w:tcBorders>
              <w:top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434484">
            <w:pPr>
              <w:jc w:val="center"/>
              <w:rPr>
                <w:shadow/>
              </w:rPr>
            </w:pPr>
            <w:r w:rsidRPr="00122A41">
              <w:rPr>
                <w:shadow/>
              </w:rPr>
              <w:t>I Mano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1787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1788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434484">
            <w:pPr>
              <w:jc w:val="center"/>
              <w:rPr>
                <w:shadow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 w:val="restart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0632D0" w:rsidP="00434484">
            <w:pPr>
              <w:jc w:val="center"/>
              <w:rPr>
                <w:shadow/>
              </w:rPr>
            </w:pPr>
            <w:r w:rsidRPr="000632D0">
              <w:rPr>
                <w:noProof/>
              </w:rPr>
              <w:pict>
                <v:shapetype id="_x0000_t156" coordsize="21600,21600" o:spt="156" adj="2809,10800" path="m@25@0c@26@3@27@1@28@0m@21@4c@22@5@23@6@24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textpathok="t" o:connecttype="custom" o:connectlocs="@35,@0;@38,10800;@37,@4;@36,10800" o:connectangles="270,180,90,0"/>
                  <v:textpath on="t" fitshape="t" xscale="t"/>
                  <v:handles>
                    <v:h position="topLeft,#0" yrange="0,4459"/>
                    <v:h position="#1,bottomRight" xrange="8640,12960"/>
                  </v:handles>
                  <o:lock v:ext="edit" text="t" shapetype="t"/>
                </v:shapetype>
                <v:shape id="_x0000_s2622" type="#_x0000_t156" style="position:absolute;left:0;text-align:left;margin-left:-171.6pt;margin-top:16.9pt;width:182.2pt;height:41.55pt;rotation:315;z-index:251663360;mso-position-horizontal-relative:text;mso-position-vertical-relative:text" fillcolor="#ffe701">
                  <v:fill color2="#fe3e02" focusposition="1,1" focussize="" focus="100%" type="gradient"/>
                  <v:shadow color="#868686"/>
                  <o:extrusion v:ext="view" backdepth="1in" color="#f60" on="t" viewpoint="0" viewpointorigin="0" skewangle="-90" brightness="4000f" lightlevel="52000f" lightlevel2="14000f" type="perspective" lightharsh2="t"/>
                  <v:textpath style="font-family:&quot;Impact&quot;;v-text-kern:t" trim="t" fitpath="t" xscale="f" string="Burraco"/>
                </v:shape>
              </w:pict>
            </w:r>
            <w:r w:rsidR="0069492A" w:rsidRPr="00122A41">
              <w:rPr>
                <w:shadow/>
              </w:rPr>
              <w:t>II Mano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Base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vMerge/>
            <w:tcBorders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Punti</w:t>
            </w:r>
          </w:p>
        </w:tc>
        <w:tc>
          <w:tcPr>
            <w:tcW w:w="201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+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1653" w:type="dxa"/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nil"/>
            </w:tcBorders>
            <w:shd w:val="clear" w:color="auto" w:fill="auto"/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09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TOTALE</w:t>
            </w:r>
          </w:p>
        </w:tc>
        <w:tc>
          <w:tcPr>
            <w:tcW w:w="2010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=</w:t>
            </w: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2647" w:type="dxa"/>
            <w:gridSpan w:val="4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Punteggio da sottrarre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2647" w:type="dxa"/>
            <w:gridSpan w:val="4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Differenze (+/-)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  <w:tr w:rsidR="0069492A" w:rsidRPr="00122A41" w:rsidTr="002C4957">
        <w:trPr>
          <w:trHeight w:val="340"/>
          <w:jc w:val="right"/>
        </w:trPr>
        <w:tc>
          <w:tcPr>
            <w:tcW w:w="2647" w:type="dxa"/>
            <w:gridSpan w:val="4"/>
            <w:tcBorders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  <w:r w:rsidRPr="00122A41">
              <w:rPr>
                <w:shadow/>
              </w:rPr>
              <w:t>VICTORY POINTS</w:t>
            </w:r>
          </w:p>
        </w:tc>
        <w:tc>
          <w:tcPr>
            <w:tcW w:w="2009" w:type="dxa"/>
            <w:gridSpan w:val="2"/>
            <w:tcBorders>
              <w:left w:val="single" w:sz="4" w:space="0" w:color="000000"/>
            </w:tcBorders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0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  <w:tc>
          <w:tcPr>
            <w:tcW w:w="2010" w:type="dxa"/>
            <w:gridSpan w:val="2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69492A" w:rsidRPr="00122A41" w:rsidRDefault="0069492A" w:rsidP="0069492A">
            <w:pPr>
              <w:rPr>
                <w:shadow/>
              </w:rPr>
            </w:pPr>
          </w:p>
        </w:tc>
      </w:tr>
    </w:tbl>
    <w:p w:rsidR="0069492A" w:rsidRDefault="0069492A" w:rsidP="0069492A">
      <w:pPr>
        <w:spacing w:after="120"/>
      </w:pPr>
    </w:p>
    <w:tbl>
      <w:tblPr>
        <w:tblStyle w:val="Grigliatabell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4"/>
        <w:gridCol w:w="5334"/>
      </w:tblGrid>
      <w:tr w:rsidR="00B60F8B" w:rsidRPr="007F7BB9" w:rsidTr="00CC713C">
        <w:tc>
          <w:tcPr>
            <w:tcW w:w="4894" w:type="dxa"/>
            <w:vAlign w:val="center"/>
          </w:tcPr>
          <w:p w:rsidR="00B60F8B" w:rsidRPr="00B60F8B" w:rsidRDefault="00B60F8B" w:rsidP="00B60F8B">
            <w:pPr>
              <w:spacing w:after="120"/>
              <w:ind w:left="318" w:hanging="284"/>
              <w:rPr>
                <w:sz w:val="22"/>
                <w:szCs w:val="22"/>
              </w:rPr>
            </w:pPr>
            <w:r w:rsidRPr="00B60F8B">
              <w:rPr>
                <w:sz w:val="22"/>
                <w:szCs w:val="22"/>
              </w:rPr>
              <w:t>1.  Compila la tabella a lato in modo da ottenere una relazione riflessiva e simmetrica.</w:t>
            </w:r>
          </w:p>
        </w:tc>
        <w:tc>
          <w:tcPr>
            <w:tcW w:w="5334" w:type="dxa"/>
            <w:vAlign w:val="center"/>
          </w:tcPr>
          <w:tbl>
            <w:tblPr>
              <w:tblStyle w:val="Grigliatabella"/>
              <w:tblW w:w="0" w:type="auto"/>
              <w:jc w:val="center"/>
              <w:tblInd w:w="242" w:type="dxa"/>
              <w:tblLook w:val="04A0"/>
            </w:tblPr>
            <w:tblGrid>
              <w:gridCol w:w="414"/>
              <w:gridCol w:w="320"/>
              <w:gridCol w:w="320"/>
              <w:gridCol w:w="320"/>
              <w:gridCol w:w="320"/>
            </w:tblGrid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spacing w:before="20" w:after="20"/>
                    <w:jc w:val="center"/>
                    <w:rPr>
                      <w:rFonts w:cs="Calibri"/>
                    </w:rPr>
                  </w:pPr>
                  <w:r w:rsidRPr="007F7BB9">
                    <w:rPr>
                      <w:rStyle w:val="GrassettoCarattere"/>
                    </w:rPr>
                    <w:t>A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A0004A" w:rsidRDefault="00B60F8B" w:rsidP="00225D0B">
                  <w:pPr>
                    <w:spacing w:before="20" w:after="20"/>
                    <w:jc w:val="center"/>
                    <w:rPr>
                      <w:rFonts w:cs="Calibri"/>
                      <w:b/>
                      <w:shadow/>
                    </w:rPr>
                  </w:pPr>
                  <w:r w:rsidRPr="00A0004A">
                    <w:rPr>
                      <w:rFonts w:cs="Calibri"/>
                      <w:b/>
                      <w:shadow/>
                    </w:rPr>
                    <w:t>4</w:t>
                  </w: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B60F8B" w:rsidRPr="007F7BB9" w:rsidTr="00636CF8">
              <w:trPr>
                <w:jc w:val="center"/>
              </w:trPr>
              <w:tc>
                <w:tcPr>
                  <w:tcW w:w="414" w:type="dxa"/>
                  <w:vAlign w:val="center"/>
                </w:tcPr>
                <w:p w:rsidR="00B60F8B" w:rsidRPr="007F7BB9" w:rsidRDefault="00B60F8B" w:rsidP="00225D0B">
                  <w:pPr>
                    <w:pStyle w:val="Grassetto"/>
                    <w:spacing w:before="20" w:after="20"/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 w:rsidRPr="007F7BB9">
                    <w:rPr>
                      <w:color w:val="auto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B60F8B" w:rsidRPr="00B60F8B" w:rsidRDefault="00B60F8B" w:rsidP="00225D0B">
                  <w:pPr>
                    <w:spacing w:before="20" w:after="20"/>
                    <w:jc w:val="center"/>
                    <w:rPr>
                      <w:rFonts w:asciiTheme="minorHAnsi" w:hAnsiTheme="minorHAnsi" w:cstheme="minorHAnsi"/>
                    </w:rPr>
                  </w:pPr>
                  <w:r w:rsidRPr="00B60F8B">
                    <w:rPr>
                      <w:rFonts w:asciiTheme="minorHAnsi" w:hAnsiTheme="minorHAnsi" w:cstheme="minorHAnsi"/>
                    </w:rPr>
                    <w:t>X</w:t>
                  </w:r>
                </w:p>
              </w:tc>
            </w:tr>
          </w:tbl>
          <w:p w:rsidR="00B60F8B" w:rsidRPr="007F7BB9" w:rsidRDefault="00B60F8B" w:rsidP="00225D0B">
            <w:pPr>
              <w:spacing w:after="120"/>
              <w:jc w:val="center"/>
            </w:pPr>
          </w:p>
        </w:tc>
      </w:tr>
    </w:tbl>
    <w:p w:rsidR="00DE6450" w:rsidRPr="00690DAC" w:rsidRDefault="00DE6450" w:rsidP="00DC3361">
      <w:pPr>
        <w:rPr>
          <w:rFonts w:asciiTheme="minorHAnsi" w:hAnsiTheme="minorHAnsi" w:cs="Arial"/>
          <w:b/>
          <w:shadow/>
          <w:color w:val="0000FF"/>
          <w:sz w:val="22"/>
          <w:szCs w:val="22"/>
        </w:rPr>
      </w:pPr>
    </w:p>
    <w:tbl>
      <w:tblPr>
        <w:tblStyle w:val="Grigliatabell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/>
      </w:tblPr>
      <w:tblGrid>
        <w:gridCol w:w="3404"/>
        <w:gridCol w:w="2410"/>
        <w:gridCol w:w="567"/>
        <w:gridCol w:w="3147"/>
      </w:tblGrid>
      <w:tr w:rsidR="00DE6450" w:rsidRPr="0059316A" w:rsidTr="00225D0B">
        <w:tc>
          <w:tcPr>
            <w:tcW w:w="5814" w:type="dxa"/>
            <w:gridSpan w:val="2"/>
            <w:tcBorders>
              <w:bottom w:val="nil"/>
            </w:tcBorders>
            <w:vAlign w:val="center"/>
          </w:tcPr>
          <w:p w:rsidR="00DE6450" w:rsidRPr="00DE6450" w:rsidRDefault="00DE6450" w:rsidP="00DE6450">
            <w:pPr>
              <w:spacing w:before="40" w:after="40"/>
              <w:rPr>
                <w:rFonts w:asciiTheme="majorHAnsi" w:hAnsiTheme="maj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S Mincho" w:hAnsi="Cambria Math" w:cs="Arial"/>
                    <w:sz w:val="22"/>
                    <w:szCs w:val="22"/>
                    <w:lang w:val="en-US"/>
                  </w:rPr>
                  <m:t>5</m:t>
                </m:r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3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2"/>
                    <w:szCs w:val="22"/>
                    <w:lang w:val="en-US"/>
                  </w:rPr>
                  <m:t>-31</m:t>
                </m:r>
                <m:sSup>
                  <m:sSup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MS Mincho" w:hAnsi="Cambria Math" w:cs="Arial"/>
                    <w:sz w:val="22"/>
                    <w:szCs w:val="22"/>
                    <w:lang w:val="en-US"/>
                  </w:rPr>
                  <m:t>+32a+48   =</m:t>
                </m:r>
                <m:r>
                  <w:rPr>
                    <w:rFonts w:ascii="Cambria Math" w:eastAsia="MS Mincho" w:hAnsi="Cambria Math" w:cs="Arial"/>
                    <w:sz w:val="22"/>
                    <w:szCs w:val="22"/>
                  </w:rPr>
                  <m:t xml:space="preserve">  </m:t>
                </m:r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</w:rPr>
                      <m:t>a-3</m:t>
                    </m:r>
                  </m:e>
                </m:d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MS Mincho" w:hAnsi="Cambria Math" w:cs="Arial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MS Mincho" w:hAnsi="Cambria Math" w:cs="Arial"/>
                            <w:sz w:val="22"/>
                            <w:szCs w:val="22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MS Mincho" w:hAnsi="Cambria Math" w:cs="Arial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MS Mincho" w:hAnsi="Cambria Math" w:cs="Arial"/>
                        <w:sz w:val="22"/>
                        <w:szCs w:val="22"/>
                      </w:rPr>
                      <m:t>-16a-16</m:t>
                    </m:r>
                  </m:e>
                </m:d>
              </m:oMath>
            </m:oMathPara>
          </w:p>
        </w:tc>
        <w:tc>
          <w:tcPr>
            <w:tcW w:w="3714" w:type="dxa"/>
            <w:gridSpan w:val="2"/>
            <w:tcBorders>
              <w:bottom w:val="nil"/>
            </w:tcBorders>
          </w:tcPr>
          <w:tbl>
            <w:tblPr>
              <w:tblW w:w="0" w:type="auto"/>
              <w:jc w:val="center"/>
              <w:tblLook w:val="04A0"/>
            </w:tblPr>
            <w:tblGrid>
              <w:gridCol w:w="438"/>
              <w:gridCol w:w="327"/>
              <w:gridCol w:w="549"/>
              <w:gridCol w:w="549"/>
              <w:gridCol w:w="549"/>
            </w:tblGrid>
            <w:tr w:rsidR="00DE6450" w:rsidRPr="0059316A" w:rsidTr="00636CF8">
              <w:trPr>
                <w:jc w:val="center"/>
              </w:trPr>
              <w:tc>
                <w:tcPr>
                  <w:tcW w:w="0" w:type="auto"/>
                  <w:tcBorders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-31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+32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+48</w:t>
                  </w:r>
                </w:p>
              </w:tc>
            </w:tr>
            <w:tr w:rsidR="00DE6450" w:rsidRPr="0059316A" w:rsidTr="00636CF8">
              <w:trPr>
                <w:jc w:val="center"/>
              </w:trPr>
              <w:tc>
                <w:tcPr>
                  <w:tcW w:w="0" w:type="auto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+3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+15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-48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-48</m:t>
                      </m:r>
                    </m:oMath>
                  </m:oMathPara>
                </w:p>
              </w:tc>
            </w:tr>
            <w:tr w:rsidR="00DE6450" w:rsidRPr="0059316A" w:rsidTr="00636CF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=</w:t>
                  </w:r>
                </w:p>
              </w:tc>
            </w:tr>
          </w:tbl>
          <w:p w:rsidR="00DE6450" w:rsidRPr="0059316A" w:rsidRDefault="00DE6450" w:rsidP="00636CF8">
            <w:pPr>
              <w:rPr>
                <w:rFonts w:asciiTheme="majorHAnsi" w:hAnsiTheme="majorHAnsi"/>
              </w:rPr>
            </w:pPr>
          </w:p>
        </w:tc>
      </w:tr>
      <w:tr w:rsidR="00DE6450" w:rsidRPr="00FC1061" w:rsidTr="00225D0B">
        <w:tc>
          <w:tcPr>
            <w:tcW w:w="9528" w:type="dxa"/>
            <w:gridSpan w:val="4"/>
            <w:tcBorders>
              <w:top w:val="nil"/>
              <w:bottom w:val="nil"/>
            </w:tcBorders>
            <w:vAlign w:val="center"/>
          </w:tcPr>
          <w:p w:rsidR="00DE6450" w:rsidRPr="00FC1061" w:rsidRDefault="00DE6450" w:rsidP="00636CF8">
            <w:pPr>
              <w:spacing w:before="40" w:after="40"/>
              <w:jc w:val="center"/>
              <w:rPr>
                <w:rFonts w:asciiTheme="majorHAnsi" w:hAnsiTheme="majorHAnsi"/>
                <w:sz w:val="8"/>
                <w:szCs w:val="8"/>
              </w:rPr>
            </w:pPr>
          </w:p>
        </w:tc>
      </w:tr>
      <w:tr w:rsidR="00DE6450" w:rsidRPr="0059316A" w:rsidTr="00225D0B">
        <w:tc>
          <w:tcPr>
            <w:tcW w:w="3404" w:type="dxa"/>
            <w:tcBorders>
              <w:top w:val="nil"/>
              <w:right w:val="nil"/>
            </w:tcBorders>
            <w:vAlign w:val="center"/>
          </w:tcPr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S Mincho" w:hAnsi="Cambria Math" w:cs="Arial"/>
                  </w:rPr>
                  <m:t xml:space="preserve">=  </m:t>
                </m:r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</w:rPr>
                      <m:t>a-3</m:t>
                    </m:r>
                  </m:e>
                </m:d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</w:rPr>
                      <m:t>a-4</m:t>
                    </m:r>
                  </m:e>
                </m:d>
                <m:d>
                  <m:dPr>
                    <m:ctrlPr>
                      <w:rPr>
                        <w:rFonts w:ascii="Cambria Math" w:eastAsia="MS Mincho" w:hAnsi="Cambria Math" w:cs="Arial"/>
                        <w:i/>
                      </w:rPr>
                    </m:ctrlPr>
                  </m:dPr>
                  <m:e>
                    <m:r>
                      <w:rPr>
                        <w:rFonts w:ascii="Cambria Math" w:eastAsia="MS Mincho" w:hAnsi="Cambria Math" w:cs="Arial"/>
                      </w:rPr>
                      <m:t>5a+4</m:t>
                    </m:r>
                  </m:e>
                </m:d>
                <m:r>
                  <w:rPr>
                    <w:rFonts w:ascii="Cambria" w:hAnsi="Cambria"/>
                  </w:rPr>
                  <m:t xml:space="preserve"> .</m:t>
                </m:r>
              </m:oMath>
            </m:oMathPara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Pr="0059316A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  <w:p w:rsidR="00DE6450" w:rsidRPr="0059316A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</w:tc>
        <w:tc>
          <w:tcPr>
            <w:tcW w:w="3147" w:type="dxa"/>
            <w:tcBorders>
              <w:top w:val="nil"/>
              <w:left w:val="nil"/>
            </w:tcBorders>
            <w:vAlign w:val="center"/>
          </w:tcPr>
          <w:tbl>
            <w:tblPr>
              <w:tblW w:w="0" w:type="auto"/>
              <w:tblLook w:val="04A0"/>
            </w:tblPr>
            <w:tblGrid>
              <w:gridCol w:w="438"/>
              <w:gridCol w:w="327"/>
              <w:gridCol w:w="549"/>
              <w:gridCol w:w="549"/>
            </w:tblGrid>
            <w:tr w:rsidR="00DE6450" w:rsidRPr="0059316A" w:rsidTr="00FC1061">
              <w:tc>
                <w:tcPr>
                  <w:tcW w:w="0" w:type="auto"/>
                  <w:tcBorders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-16</m:t>
                      </m:r>
                    </m:oMath>
                  </m:oMathPara>
                </w:p>
              </w:tc>
            </w:tr>
            <w:tr w:rsidR="00DE6450" w:rsidRPr="0059316A" w:rsidTr="00FC1061">
              <w:tc>
                <w:tcPr>
                  <w:tcW w:w="0" w:type="auto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+4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+20</w:t>
                  </w:r>
                </w:p>
              </w:tc>
              <w:tc>
                <w:tcPr>
                  <w:tcW w:w="0" w:type="auto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+16</w:t>
                  </w:r>
                </w:p>
              </w:tc>
            </w:tr>
            <w:tr w:rsidR="00DE6450" w:rsidRPr="0059316A" w:rsidTr="00FC1061">
              <w:tc>
                <w:tcPr>
                  <w:tcW w:w="0" w:type="auto"/>
                  <w:tcBorders>
                    <w:top w:val="single" w:sz="4" w:space="0" w:color="000000"/>
                    <w:righ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m:oMathPara>
                    <m:oMath>
                      <m:r>
                        <w:rPr>
                          <w:rFonts w:ascii="Cambria" w:hAnsi="Cambria"/>
                        </w:rPr>
                        <m:t>+4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E6450" w:rsidRPr="0059316A" w:rsidRDefault="00DE6450" w:rsidP="00636CF8">
                  <w:pPr>
                    <w:spacing w:before="40" w:after="40"/>
                    <w:jc w:val="center"/>
                    <w:rPr>
                      <w:rFonts w:asciiTheme="majorHAnsi" w:hAnsiTheme="majorHAnsi"/>
                    </w:rPr>
                  </w:pPr>
                  <w:r w:rsidRPr="0059316A">
                    <w:rPr>
                      <w:rFonts w:asciiTheme="majorHAnsi" w:hAnsiTheme="majorHAnsi"/>
                    </w:rPr>
                    <w:t>=</w:t>
                  </w:r>
                </w:p>
              </w:tc>
            </w:tr>
          </w:tbl>
          <w:p w:rsidR="00DE6450" w:rsidRPr="0059316A" w:rsidRDefault="00DE6450" w:rsidP="00636CF8">
            <w:pPr>
              <w:spacing w:before="40" w:after="40"/>
              <w:jc w:val="center"/>
              <w:rPr>
                <w:rFonts w:asciiTheme="majorHAnsi" w:hAnsiTheme="majorHAnsi"/>
              </w:rPr>
            </w:pPr>
          </w:p>
        </w:tc>
      </w:tr>
    </w:tbl>
    <w:p w:rsidR="00B00863" w:rsidRDefault="00B00863" w:rsidP="00807079">
      <w:pPr>
        <w:pStyle w:val="Testonormale"/>
        <w:ind w:left="709"/>
        <w:rPr>
          <w:rFonts w:ascii="Cambria Math" w:eastAsia="MS Mincho" w:hAnsi="Cambria Math" w:cs="Arial"/>
          <w:color w:val="00B0F0"/>
          <w:sz w:val="22"/>
        </w:rPr>
      </w:pPr>
    </w:p>
    <w:p w:rsidR="00B00863" w:rsidRDefault="00B00863" w:rsidP="00B00863">
      <w:pPr>
        <w:pStyle w:val="Paragrafoelenco"/>
        <w:spacing w:after="120"/>
        <w:ind w:left="425"/>
        <w:contextualSpacing w:val="0"/>
        <w:jc w:val="both"/>
        <w:rPr>
          <w:rFonts w:asciiTheme="minorHAnsi" w:eastAsia="MS Mincho" w:hAnsiTheme="minorHAnsi" w:cstheme="minorHAnsi"/>
          <w:i/>
          <w:sz w:val="22"/>
          <w:szCs w:val="22"/>
          <w:lang w:eastAsia="en-US" w:bidi="he-IL"/>
        </w:rPr>
      </w:pPr>
    </w:p>
    <w:p w:rsidR="00B00863" w:rsidRDefault="00B00863" w:rsidP="00B00863">
      <w:pPr>
        <w:pStyle w:val="Paragrafoelenco"/>
        <w:spacing w:after="120"/>
        <w:ind w:left="425"/>
        <w:contextualSpacing w:val="0"/>
        <w:jc w:val="both"/>
        <w:rPr>
          <w:rFonts w:asciiTheme="minorHAnsi" w:eastAsia="MS Mincho" w:hAnsiTheme="minorHAnsi" w:cstheme="minorHAnsi"/>
          <w:i/>
          <w:sz w:val="22"/>
          <w:szCs w:val="22"/>
          <w:lang w:eastAsia="en-US" w:bidi="he-IL"/>
        </w:rPr>
      </w:pPr>
    </w:p>
    <w:tbl>
      <w:tblPr>
        <w:tblW w:w="871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9"/>
        <w:gridCol w:w="851"/>
        <w:gridCol w:w="932"/>
        <w:gridCol w:w="932"/>
        <w:gridCol w:w="932"/>
        <w:gridCol w:w="932"/>
        <w:gridCol w:w="932"/>
        <w:gridCol w:w="933"/>
        <w:gridCol w:w="850"/>
      </w:tblGrid>
      <w:tr w:rsidR="00B00863" w:rsidRPr="00831166" w:rsidTr="00AB3F6F">
        <w:trPr>
          <w:jc w:val="center"/>
        </w:trPr>
        <w:tc>
          <w:tcPr>
            <w:tcW w:w="1419" w:type="dxa"/>
            <w:vMerge w:val="restart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831166">
              <w:rPr>
                <w:rFonts w:asciiTheme="minorHAnsi" w:hAnsiTheme="minorHAnsi" w:cstheme="minorHAnsi"/>
              </w:rPr>
              <w:t>Valutazione</w:t>
            </w:r>
          </w:p>
        </w:tc>
        <w:tc>
          <w:tcPr>
            <w:tcW w:w="851" w:type="dxa"/>
            <w:vAlign w:val="center"/>
          </w:tcPr>
          <w:p w:rsidR="00B00863" w:rsidRPr="00831166" w:rsidRDefault="00B00863" w:rsidP="00AB3F6F">
            <w:pPr>
              <w:pStyle w:val="Titolo1"/>
              <w:rPr>
                <w:rFonts w:asciiTheme="minorHAnsi" w:eastAsia="Calibri" w:hAnsiTheme="minorHAnsi" w:cstheme="minorHAnsi"/>
                <w:b w:val="0"/>
                <w:sz w:val="20"/>
                <w:szCs w:val="20"/>
              </w:rPr>
            </w:pPr>
            <w:r w:rsidRPr="00831166">
              <w:rPr>
                <w:rFonts w:asciiTheme="minorHAnsi" w:eastAsia="Calibri" w:hAnsiTheme="minorHAnsi" w:cstheme="minorHAnsi"/>
                <w:b w:val="0"/>
                <w:sz w:val="20"/>
                <w:szCs w:val="20"/>
              </w:rPr>
              <w:t>Esercizio</w:t>
            </w:r>
          </w:p>
        </w:tc>
        <w:tc>
          <w:tcPr>
            <w:tcW w:w="932" w:type="dxa"/>
            <w:tcMar>
              <w:left w:w="0" w:type="dxa"/>
              <w:right w:w="0" w:type="dxa"/>
            </w:tcMar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8311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932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8311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932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831166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932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831166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932" w:type="dxa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933" w:type="dxa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850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 w:rsidRPr="00831166">
              <w:rPr>
                <w:rFonts w:asciiTheme="minorHAnsi" w:eastAsia="Calibri" w:hAnsiTheme="minorHAnsi" w:cstheme="minorHAnsi"/>
              </w:rPr>
              <w:t>Totale</w:t>
            </w:r>
          </w:p>
        </w:tc>
      </w:tr>
      <w:tr w:rsidR="00B00863" w:rsidRPr="00831166" w:rsidTr="00AB3F6F">
        <w:trPr>
          <w:jc w:val="center"/>
        </w:trPr>
        <w:tc>
          <w:tcPr>
            <w:tcW w:w="1419" w:type="dxa"/>
            <w:vMerge/>
          </w:tcPr>
          <w:p w:rsidR="00B00863" w:rsidRPr="00831166" w:rsidRDefault="00B00863" w:rsidP="00AB3F6F">
            <w:pPr>
              <w:pStyle w:val="Titolo1"/>
              <w:rPr>
                <w:rFonts w:asciiTheme="minorHAnsi" w:eastAsia="Calibri" w:hAnsiTheme="minorHAnsi" w:cstheme="minorHAnsi"/>
                <w:b w:val="0"/>
                <w:sz w:val="20"/>
                <w:szCs w:val="20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B00863" w:rsidRPr="00831166" w:rsidRDefault="00B00863" w:rsidP="00AB3F6F">
            <w:pPr>
              <w:pStyle w:val="Titolo1"/>
              <w:rPr>
                <w:rFonts w:asciiTheme="minorHAnsi" w:eastAsia="Calibri" w:hAnsiTheme="minorHAnsi" w:cstheme="minorHAnsi"/>
                <w:b w:val="0"/>
                <w:sz w:val="20"/>
                <w:szCs w:val="20"/>
              </w:rPr>
            </w:pPr>
            <w:r w:rsidRPr="00831166">
              <w:rPr>
                <w:rFonts w:asciiTheme="minorHAnsi" w:eastAsia="Calibri" w:hAnsiTheme="minorHAnsi" w:cstheme="minorHAnsi"/>
                <w:b w:val="0"/>
                <w:sz w:val="20"/>
                <w:szCs w:val="20"/>
              </w:rPr>
              <w:t>Punti</w:t>
            </w:r>
          </w:p>
        </w:tc>
        <w:tc>
          <w:tcPr>
            <w:tcW w:w="932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932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932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932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25</w:t>
            </w:r>
          </w:p>
        </w:tc>
        <w:tc>
          <w:tcPr>
            <w:tcW w:w="932" w:type="dxa"/>
          </w:tcPr>
          <w:p w:rsidR="00B00863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12</w:t>
            </w:r>
          </w:p>
        </w:tc>
        <w:tc>
          <w:tcPr>
            <w:tcW w:w="933" w:type="dxa"/>
          </w:tcPr>
          <w:p w:rsidR="00B00863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18</w:t>
            </w:r>
          </w:p>
        </w:tc>
        <w:tc>
          <w:tcPr>
            <w:tcW w:w="850" w:type="dxa"/>
            <w:vAlign w:val="center"/>
          </w:tcPr>
          <w:p w:rsidR="00B00863" w:rsidRPr="00831166" w:rsidRDefault="00B00863" w:rsidP="00AB3F6F">
            <w:pPr>
              <w:jc w:val="center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</w:t>
            </w:r>
            <w:r w:rsidRPr="00831166">
              <w:rPr>
                <w:rFonts w:asciiTheme="minorHAnsi" w:eastAsia="Calibri" w:hAnsiTheme="minorHAnsi" w:cstheme="minorHAnsi"/>
              </w:rPr>
              <w:t>0</w:t>
            </w:r>
          </w:p>
        </w:tc>
      </w:tr>
    </w:tbl>
    <w:p w:rsidR="00B00863" w:rsidRPr="00F37B99" w:rsidRDefault="00B00863" w:rsidP="00B00863">
      <w:pPr>
        <w:pStyle w:val="Paragrafoelenco"/>
        <w:numPr>
          <w:ilvl w:val="0"/>
          <w:numId w:val="38"/>
        </w:numPr>
        <w:rPr>
          <w:rFonts w:ascii="Arial" w:eastAsia="MS Mincho" w:hAnsi="Arial" w:cs="Arial"/>
          <w:color w:val="FFFF00"/>
          <w:sz w:val="16"/>
          <w:szCs w:val="16"/>
          <w:lang w:bidi="he-IL"/>
        </w:rPr>
      </w:pPr>
    </w:p>
    <w:tbl>
      <w:tblPr>
        <w:tblStyle w:val="Grigliatabella"/>
        <w:tblW w:w="10739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7"/>
        <w:gridCol w:w="663"/>
        <w:gridCol w:w="662"/>
        <w:gridCol w:w="663"/>
        <w:gridCol w:w="662"/>
        <w:gridCol w:w="663"/>
        <w:gridCol w:w="662"/>
        <w:gridCol w:w="663"/>
        <w:gridCol w:w="662"/>
        <w:gridCol w:w="663"/>
        <w:gridCol w:w="662"/>
        <w:gridCol w:w="663"/>
        <w:gridCol w:w="662"/>
        <w:gridCol w:w="663"/>
        <w:gridCol w:w="663"/>
        <w:gridCol w:w="656"/>
      </w:tblGrid>
      <w:tr w:rsidR="00B00863" w:rsidRPr="00EF61B0" w:rsidTr="00AB3F6F">
        <w:trPr>
          <w:jc w:val="center"/>
        </w:trPr>
        <w:tc>
          <w:tcPr>
            <w:tcW w:w="807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Punti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 xml:space="preserve">0 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- </w:t>
            </w:r>
            <w:r>
              <w:rPr>
                <w:rFonts w:eastAsia="MS Mincho" w:cs="Arial"/>
                <w:i/>
                <w:shadow/>
                <w:lang w:bidi="he-IL"/>
              </w:rPr>
              <w:t>2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3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7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8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12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13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17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18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22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23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2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>7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2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8 - </w:t>
            </w:r>
            <w:r>
              <w:rPr>
                <w:rFonts w:eastAsia="MS Mincho" w:cs="Arial"/>
                <w:i/>
                <w:shadow/>
                <w:lang w:bidi="he-IL"/>
              </w:rPr>
              <w:t>32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33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37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38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42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43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47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48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52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53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57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58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62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63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67</w:t>
            </w:r>
          </w:p>
        </w:tc>
        <w:tc>
          <w:tcPr>
            <w:tcW w:w="656" w:type="dxa"/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68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 - </w:t>
            </w:r>
            <w:r>
              <w:rPr>
                <w:rFonts w:eastAsia="MS Mincho" w:cs="Arial"/>
                <w:i/>
                <w:shadow/>
                <w:lang w:bidi="he-IL"/>
              </w:rPr>
              <w:t>7</w:t>
            </w:r>
            <w:r w:rsidRPr="00EF61B0">
              <w:rPr>
                <w:rFonts w:eastAsia="MS Mincho" w:cs="Arial"/>
                <w:i/>
                <w:shadow/>
                <w:lang w:bidi="he-IL"/>
              </w:rPr>
              <w:t>0</w:t>
            </w:r>
          </w:p>
        </w:tc>
      </w:tr>
      <w:tr w:rsidR="00B00863" w:rsidRPr="00EF61B0" w:rsidTr="00AB3F6F">
        <w:trPr>
          <w:jc w:val="center"/>
        </w:trPr>
        <w:tc>
          <w:tcPr>
            <w:tcW w:w="807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Voto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3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3 </w:t>
            </w:r>
            <w:r w:rsidRPr="00EF61B0">
              <w:rPr>
                <w:rFonts w:eastAsia="MS Mincho" w:cs="Calibri"/>
                <w:i/>
                <w:shadow/>
                <w:lang w:bidi="he-IL"/>
              </w:rPr>
              <w:t>½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4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4 </w:t>
            </w:r>
            <w:r w:rsidRPr="00EF61B0">
              <w:rPr>
                <w:rFonts w:eastAsia="MS Mincho" w:cs="Calibri"/>
                <w:i/>
                <w:shadow/>
                <w:lang w:bidi="he-IL"/>
              </w:rPr>
              <w:t>½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5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5</w:t>
            </w:r>
            <w:r w:rsidRPr="00EF61B0">
              <w:rPr>
                <w:rFonts w:eastAsia="MS Mincho" w:cs="Calibri"/>
                <w:i/>
                <w:shadow/>
                <w:lang w:bidi="he-IL"/>
              </w:rPr>
              <w:t>½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6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6 </w:t>
            </w:r>
            <w:r w:rsidRPr="00EF61B0">
              <w:rPr>
                <w:rFonts w:eastAsia="MS Mincho" w:cs="Calibri"/>
                <w:i/>
                <w:shadow/>
                <w:lang w:bidi="he-IL"/>
              </w:rPr>
              <w:t>½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7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7 </w:t>
            </w:r>
            <w:r w:rsidRPr="00EF61B0">
              <w:rPr>
                <w:rFonts w:eastAsia="MS Mincho" w:cs="Calibri"/>
                <w:i/>
                <w:shadow/>
                <w:lang w:bidi="he-IL"/>
              </w:rPr>
              <w:t>½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8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 xml:space="preserve">8 </w:t>
            </w:r>
            <w:r w:rsidRPr="00EF61B0">
              <w:rPr>
                <w:rFonts w:eastAsia="MS Mincho" w:cs="Calibri"/>
                <w:i/>
                <w:shadow/>
                <w:lang w:bidi="he-IL"/>
              </w:rPr>
              <w:t>½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9</w:t>
            </w:r>
          </w:p>
        </w:tc>
        <w:tc>
          <w:tcPr>
            <w:tcW w:w="663" w:type="dxa"/>
            <w:tcMar>
              <w:left w:w="0" w:type="dxa"/>
              <w:right w:w="0" w:type="dxa"/>
            </w:tcMar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>
              <w:rPr>
                <w:rFonts w:eastAsia="MS Mincho" w:cs="Arial"/>
                <w:i/>
                <w:shadow/>
                <w:lang w:bidi="he-IL"/>
              </w:rPr>
              <w:t>9</w:t>
            </w:r>
            <w:r w:rsidRPr="00EF61B0">
              <w:rPr>
                <w:rFonts w:eastAsia="MS Mincho" w:cs="Calibri"/>
                <w:i/>
                <w:shadow/>
                <w:lang w:bidi="he-IL"/>
              </w:rPr>
              <w:t>½</w:t>
            </w:r>
          </w:p>
        </w:tc>
        <w:tc>
          <w:tcPr>
            <w:tcW w:w="656" w:type="dxa"/>
            <w:vAlign w:val="center"/>
          </w:tcPr>
          <w:p w:rsidR="00B00863" w:rsidRPr="00EF61B0" w:rsidRDefault="00B00863" w:rsidP="00AB3F6F">
            <w:pPr>
              <w:jc w:val="center"/>
              <w:rPr>
                <w:rFonts w:eastAsia="MS Mincho" w:cs="Arial"/>
                <w:i/>
                <w:shadow/>
                <w:lang w:bidi="he-IL"/>
              </w:rPr>
            </w:pPr>
            <w:r w:rsidRPr="00EF61B0">
              <w:rPr>
                <w:rFonts w:eastAsia="MS Mincho" w:cs="Arial"/>
                <w:i/>
                <w:shadow/>
                <w:lang w:bidi="he-IL"/>
              </w:rPr>
              <w:t>10</w:t>
            </w:r>
          </w:p>
        </w:tc>
      </w:tr>
    </w:tbl>
    <w:p w:rsidR="00B00863" w:rsidRPr="00F37B99" w:rsidRDefault="00B00863" w:rsidP="00B00863">
      <w:pPr>
        <w:spacing w:after="240"/>
        <w:jc w:val="both"/>
        <w:rPr>
          <w:rFonts w:asciiTheme="minorHAnsi" w:eastAsia="MS Mincho" w:hAnsiTheme="minorHAnsi" w:cstheme="minorHAnsi"/>
          <w:i/>
          <w:sz w:val="22"/>
          <w:szCs w:val="22"/>
          <w:lang w:eastAsia="en-US" w:bidi="he-IL"/>
        </w:rPr>
      </w:pPr>
    </w:p>
    <w:p w:rsidR="00B00863" w:rsidRDefault="00B00863" w:rsidP="00B00863">
      <w:pPr>
        <w:rPr>
          <w:rFonts w:ascii="Arial" w:eastAsia="MS Mincho" w:hAnsi="Arial" w:cs="Arial"/>
          <w:color w:val="C00000"/>
          <w:sz w:val="16"/>
          <w:szCs w:val="16"/>
          <w:lang w:bidi="he-IL"/>
        </w:rPr>
      </w:pPr>
    </w:p>
    <w:p w:rsidR="00B00863" w:rsidRDefault="00B00863" w:rsidP="00B00863">
      <w:pPr>
        <w:rPr>
          <w:rFonts w:ascii="Arial" w:eastAsia="MS Mincho" w:hAnsi="Arial" w:cs="Arial"/>
          <w:color w:val="C00000"/>
          <w:sz w:val="16"/>
          <w:szCs w:val="16"/>
          <w:lang w:bidi="he-IL"/>
        </w:rPr>
      </w:pPr>
    </w:p>
    <w:p w:rsidR="00DE6450" w:rsidRDefault="00DE6450" w:rsidP="00807079">
      <w:pPr>
        <w:pStyle w:val="Testonormale"/>
        <w:ind w:left="709"/>
        <w:rPr>
          <w:rFonts w:ascii="Cambria Math" w:eastAsia="MS Mincho" w:hAnsi="Cambria Math" w:cs="Arial"/>
          <w:color w:val="00B0F0"/>
          <w:sz w:val="22"/>
        </w:rPr>
      </w:pPr>
    </w:p>
    <w:sectPr w:rsidR="00DE6450" w:rsidSect="00067A6B">
      <w:type w:val="continuous"/>
      <w:pgSz w:w="11906" w:h="16838" w:code="9"/>
      <w:pgMar w:top="284" w:right="680" w:bottom="851" w:left="680" w:header="397" w:footer="794" w:gutter="284"/>
      <w:cols w:space="34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C74" w:rsidRDefault="00FF7C74">
      <w:r>
        <w:separator/>
      </w:r>
    </w:p>
  </w:endnote>
  <w:endnote w:type="continuationSeparator" w:id="1">
    <w:p w:rsidR="00FF7C74" w:rsidRDefault="00FF7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BCHHC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61C" w:rsidRPr="00FE45EE" w:rsidRDefault="00F64966" w:rsidP="00FE45EE">
    <w:pPr>
      <w:pStyle w:val="Intestazione"/>
      <w:pBdr>
        <w:top w:val="single" w:sz="12" w:space="1" w:color="0000FF"/>
      </w:pBdr>
      <w:tabs>
        <w:tab w:val="clear" w:pos="9638"/>
        <w:tab w:val="right" w:pos="9214"/>
      </w:tabs>
      <w:spacing w:before="120"/>
      <w:rPr>
        <w:rFonts w:ascii="Comic Sans MS" w:hAnsi="Comic Sans MS" w:cs="Comic Sans MS"/>
        <w:noProof/>
        <w:color w:val="0000FF"/>
        <w:sz w:val="16"/>
        <w:szCs w:val="16"/>
      </w:rPr>
    </w:pPr>
    <w:r>
      <w:rPr>
        <w:rFonts w:ascii="Comic Sans MS" w:hAnsi="Comic Sans MS" w:cs="Comic Sans MS"/>
        <w:noProof/>
        <w:color w:val="0000FF"/>
        <w:sz w:val="16"/>
        <w:szCs w:val="16"/>
      </w:rPr>
      <w:t xml:space="preserve">Liceo Scientifico </w:t>
    </w:r>
    <w:r w:rsidR="002003E3">
      <w:rPr>
        <w:rFonts w:ascii="Comic Sans MS" w:hAnsi="Comic Sans MS" w:cs="Comic Sans MS"/>
        <w:noProof/>
        <w:color w:val="0000FF"/>
        <w:sz w:val="16"/>
        <w:szCs w:val="16"/>
      </w:rPr>
      <w:t xml:space="preserve">Opzione </w:t>
    </w:r>
    <w:r>
      <w:rPr>
        <w:rFonts w:ascii="Comic Sans MS" w:hAnsi="Comic Sans MS" w:cs="Comic Sans MS"/>
        <w:noProof/>
        <w:color w:val="0000FF"/>
        <w:sz w:val="16"/>
        <w:szCs w:val="16"/>
      </w:rPr>
      <w:t>S</w:t>
    </w:r>
    <w:r w:rsidR="002003E3">
      <w:rPr>
        <w:rFonts w:ascii="Comic Sans MS" w:hAnsi="Comic Sans MS" w:cs="Comic Sans MS"/>
        <w:noProof/>
        <w:color w:val="0000FF"/>
        <w:sz w:val="16"/>
        <w:szCs w:val="16"/>
      </w:rPr>
      <w:t>cienze</w:t>
    </w:r>
    <w:r>
      <w:rPr>
        <w:rFonts w:ascii="Comic Sans MS" w:hAnsi="Comic Sans MS" w:cs="Comic Sans MS"/>
        <w:noProof/>
        <w:color w:val="0000FF"/>
        <w:sz w:val="16"/>
        <w:szCs w:val="16"/>
      </w:rPr>
      <w:t xml:space="preserve"> A</w:t>
    </w:r>
    <w:r w:rsidR="002003E3">
      <w:rPr>
        <w:rFonts w:ascii="Comic Sans MS" w:hAnsi="Comic Sans MS" w:cs="Comic Sans MS"/>
        <w:noProof/>
        <w:color w:val="0000FF"/>
        <w:sz w:val="16"/>
        <w:szCs w:val="16"/>
      </w:rPr>
      <w:t xml:space="preserve">pplicate                                             </w:t>
    </w:r>
    <w:r>
      <w:rPr>
        <w:rFonts w:ascii="Comic Sans MS" w:hAnsi="Comic Sans MS" w:cs="Comic Sans MS"/>
        <w:noProof/>
        <w:color w:val="0000FF"/>
        <w:sz w:val="16"/>
        <w:szCs w:val="16"/>
      </w:rPr>
      <w:t xml:space="preserve"> classe II C          </w:t>
    </w:r>
    <w:r w:rsidR="0046361C" w:rsidRPr="00FE45EE">
      <w:rPr>
        <w:rFonts w:ascii="Comic Sans MS" w:hAnsi="Comic Sans MS" w:cs="Comic Sans MS"/>
        <w:noProof/>
        <w:color w:val="0000FF"/>
        <w:sz w:val="16"/>
        <w:szCs w:val="16"/>
      </w:rPr>
      <w:t xml:space="preserve">           </w:t>
    </w:r>
    <w:r w:rsidR="002003E3">
      <w:rPr>
        <w:rFonts w:ascii="Comic Sans MS" w:hAnsi="Comic Sans MS" w:cs="Comic Sans MS"/>
        <w:noProof/>
        <w:color w:val="0000FF"/>
        <w:sz w:val="16"/>
        <w:szCs w:val="16"/>
      </w:rPr>
      <w:t xml:space="preserve">                           </w:t>
    </w:r>
    <w:r w:rsidR="0046361C" w:rsidRPr="00FE45EE">
      <w:rPr>
        <w:rFonts w:ascii="Comic Sans MS" w:hAnsi="Comic Sans MS" w:cs="Comic Sans MS"/>
        <w:noProof/>
        <w:color w:val="0000FF"/>
        <w:sz w:val="16"/>
        <w:szCs w:val="16"/>
      </w:rPr>
      <w:t xml:space="preserve">                             </w:t>
    </w:r>
    <w:r w:rsidR="000632D0" w:rsidRPr="00FE45EE">
      <w:rPr>
        <w:rFonts w:ascii="Comic Sans MS" w:hAnsi="Comic Sans MS" w:cs="Comic Sans MS"/>
        <w:noProof/>
        <w:color w:val="0000FF"/>
        <w:sz w:val="16"/>
        <w:szCs w:val="16"/>
      </w:rPr>
      <w:fldChar w:fldCharType="begin"/>
    </w:r>
    <w:r w:rsidR="0046361C" w:rsidRPr="00FE45EE">
      <w:rPr>
        <w:rFonts w:ascii="Comic Sans MS" w:hAnsi="Comic Sans MS" w:cs="Comic Sans MS"/>
        <w:noProof/>
        <w:color w:val="0000FF"/>
        <w:sz w:val="16"/>
        <w:szCs w:val="16"/>
      </w:rPr>
      <w:instrText xml:space="preserve"> PAGE </w:instrText>
    </w:r>
    <w:r w:rsidR="000632D0" w:rsidRPr="00FE45EE">
      <w:rPr>
        <w:rFonts w:ascii="Comic Sans MS" w:hAnsi="Comic Sans MS" w:cs="Comic Sans MS"/>
        <w:noProof/>
        <w:color w:val="0000FF"/>
        <w:sz w:val="16"/>
        <w:szCs w:val="16"/>
      </w:rPr>
      <w:fldChar w:fldCharType="separate"/>
    </w:r>
    <w:r w:rsidR="001675C7">
      <w:rPr>
        <w:rFonts w:ascii="Comic Sans MS" w:hAnsi="Comic Sans MS" w:cs="Comic Sans MS"/>
        <w:noProof/>
        <w:color w:val="0000FF"/>
        <w:sz w:val="16"/>
        <w:szCs w:val="16"/>
      </w:rPr>
      <w:t>1</w:t>
    </w:r>
    <w:r w:rsidR="000632D0" w:rsidRPr="00FE45EE">
      <w:rPr>
        <w:rFonts w:ascii="Comic Sans MS" w:hAnsi="Comic Sans MS" w:cs="Comic Sans MS"/>
        <w:noProof/>
        <w:color w:val="0000FF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C74" w:rsidRDefault="00FF7C74">
      <w:r>
        <w:separator/>
      </w:r>
    </w:p>
  </w:footnote>
  <w:footnote w:type="continuationSeparator" w:id="1">
    <w:p w:rsidR="00FF7C74" w:rsidRDefault="00FF7C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.35pt;height:11.45pt" o:bullet="t">
        <v:imagedata r:id="rId1" o:title=""/>
      </v:shape>
    </w:pict>
  </w:numPicBullet>
  <w:numPicBullet w:numPicBulletId="1">
    <w:pict>
      <v:shape id="_x0000_i1031" type="#_x0000_t75" style="width:11.45pt;height:11.45pt" o:bullet="t">
        <v:imagedata r:id="rId2" o:title="msoBDA4"/>
      </v:shape>
    </w:pict>
  </w:numPicBullet>
  <w:abstractNum w:abstractNumId="0">
    <w:nsid w:val="0065565D"/>
    <w:multiLevelType w:val="hybridMultilevel"/>
    <w:tmpl w:val="01905912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D3948"/>
    <w:multiLevelType w:val="hybridMultilevel"/>
    <w:tmpl w:val="864A59C4"/>
    <w:lvl w:ilvl="0" w:tplc="C1883728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B3515"/>
    <w:multiLevelType w:val="hybridMultilevel"/>
    <w:tmpl w:val="252A0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EA2E4D"/>
    <w:multiLevelType w:val="multilevel"/>
    <w:tmpl w:val="3B8E3C7C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31091A"/>
    <w:multiLevelType w:val="hybridMultilevel"/>
    <w:tmpl w:val="AA8C6D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F4BCB"/>
    <w:multiLevelType w:val="hybridMultilevel"/>
    <w:tmpl w:val="F56CC1A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F72B7"/>
    <w:multiLevelType w:val="hybridMultilevel"/>
    <w:tmpl w:val="3B8E3C7C"/>
    <w:lvl w:ilvl="0" w:tplc="F5567E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564955"/>
    <w:multiLevelType w:val="multilevel"/>
    <w:tmpl w:val="864A59C4"/>
    <w:lvl w:ilvl="0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9B44FC"/>
    <w:multiLevelType w:val="hybridMultilevel"/>
    <w:tmpl w:val="88080D6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502A07"/>
    <w:multiLevelType w:val="hybridMultilevel"/>
    <w:tmpl w:val="2312D640"/>
    <w:lvl w:ilvl="0" w:tplc="9F8E9366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B2A0E"/>
    <w:multiLevelType w:val="multilevel"/>
    <w:tmpl w:val="719008C0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8C2384"/>
    <w:multiLevelType w:val="hybridMultilevel"/>
    <w:tmpl w:val="6F80D9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C9714C"/>
    <w:multiLevelType w:val="hybridMultilevel"/>
    <w:tmpl w:val="A1DC0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D03D5"/>
    <w:multiLevelType w:val="hybridMultilevel"/>
    <w:tmpl w:val="719008C0"/>
    <w:lvl w:ilvl="0" w:tplc="F5567E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7B570F"/>
    <w:multiLevelType w:val="hybridMultilevel"/>
    <w:tmpl w:val="8506D0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822F9B"/>
    <w:multiLevelType w:val="hybridMultilevel"/>
    <w:tmpl w:val="0B007BF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0A19BD"/>
    <w:multiLevelType w:val="hybridMultilevel"/>
    <w:tmpl w:val="2EE68D8A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8865D9"/>
    <w:multiLevelType w:val="multilevel"/>
    <w:tmpl w:val="252A0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C91F73"/>
    <w:multiLevelType w:val="hybridMultilevel"/>
    <w:tmpl w:val="91840748"/>
    <w:lvl w:ilvl="0" w:tplc="0410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58"/>
        </w:tabs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78"/>
        </w:tabs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98"/>
        </w:tabs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18"/>
        </w:tabs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38"/>
        </w:tabs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58"/>
        </w:tabs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78"/>
        </w:tabs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98"/>
        </w:tabs>
        <w:ind w:left="6698" w:hanging="360"/>
      </w:pPr>
      <w:rPr>
        <w:rFonts w:ascii="Wingdings" w:hAnsi="Wingdings" w:hint="default"/>
      </w:rPr>
    </w:lvl>
  </w:abstractNum>
  <w:abstractNum w:abstractNumId="19">
    <w:nsid w:val="44F64922"/>
    <w:multiLevelType w:val="hybridMultilevel"/>
    <w:tmpl w:val="B450F180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933041"/>
    <w:multiLevelType w:val="hybridMultilevel"/>
    <w:tmpl w:val="C0AE6D32"/>
    <w:lvl w:ilvl="0" w:tplc="A5C630F6">
      <w:start w:val="1"/>
      <w:numFmt w:val="bullet"/>
      <w:pStyle w:val="Elenco1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7206D8"/>
    <w:multiLevelType w:val="hybridMultilevel"/>
    <w:tmpl w:val="684A466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54528D"/>
    <w:multiLevelType w:val="hybridMultilevel"/>
    <w:tmpl w:val="7AD6EDBE"/>
    <w:lvl w:ilvl="0" w:tplc="3B5CB9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934A08"/>
    <w:multiLevelType w:val="hybridMultilevel"/>
    <w:tmpl w:val="8C82E1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B3A13"/>
    <w:multiLevelType w:val="multilevel"/>
    <w:tmpl w:val="719008C0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2070FE"/>
    <w:multiLevelType w:val="hybridMultilevel"/>
    <w:tmpl w:val="395627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142FA"/>
    <w:multiLevelType w:val="multilevel"/>
    <w:tmpl w:val="719008C0"/>
    <w:lvl w:ilvl="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A87A6B"/>
    <w:multiLevelType w:val="hybridMultilevel"/>
    <w:tmpl w:val="22A46A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A063AA"/>
    <w:multiLevelType w:val="hybridMultilevel"/>
    <w:tmpl w:val="90FED4F8"/>
    <w:lvl w:ilvl="0" w:tplc="CEFAC7C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083906"/>
    <w:multiLevelType w:val="hybridMultilevel"/>
    <w:tmpl w:val="D1D6B4E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4A677E"/>
    <w:multiLevelType w:val="hybridMultilevel"/>
    <w:tmpl w:val="803AB5E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2A43A8"/>
    <w:multiLevelType w:val="hybridMultilevel"/>
    <w:tmpl w:val="A9B4D636"/>
    <w:lvl w:ilvl="0" w:tplc="3B5CB9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D27B95"/>
    <w:multiLevelType w:val="hybridMultilevel"/>
    <w:tmpl w:val="878EB19A"/>
    <w:lvl w:ilvl="0" w:tplc="2FC4FB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366EC8"/>
    <w:multiLevelType w:val="hybridMultilevel"/>
    <w:tmpl w:val="598E0FEA"/>
    <w:lvl w:ilvl="0" w:tplc="0410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30309A"/>
    <w:multiLevelType w:val="multilevel"/>
    <w:tmpl w:val="9CDC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F00A5D"/>
    <w:multiLevelType w:val="hybridMultilevel"/>
    <w:tmpl w:val="9CDC24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C266E8"/>
    <w:multiLevelType w:val="hybridMultilevel"/>
    <w:tmpl w:val="4BD477E2"/>
    <w:lvl w:ilvl="0" w:tplc="2FC4FB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627C60"/>
    <w:multiLevelType w:val="hybridMultilevel"/>
    <w:tmpl w:val="2C10C988"/>
    <w:lvl w:ilvl="0" w:tplc="3CACF8C8">
      <w:start w:val="1"/>
      <w:numFmt w:val="bullet"/>
      <w:pStyle w:val="Stile1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7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10"/>
  </w:num>
  <w:num w:numId="4">
    <w:abstractNumId w:val="26"/>
  </w:num>
  <w:num w:numId="5">
    <w:abstractNumId w:val="18"/>
  </w:num>
  <w:num w:numId="6">
    <w:abstractNumId w:val="6"/>
  </w:num>
  <w:num w:numId="7">
    <w:abstractNumId w:val="3"/>
  </w:num>
  <w:num w:numId="8">
    <w:abstractNumId w:val="31"/>
  </w:num>
  <w:num w:numId="9">
    <w:abstractNumId w:val="8"/>
  </w:num>
  <w:num w:numId="10">
    <w:abstractNumId w:val="11"/>
  </w:num>
  <w:num w:numId="11">
    <w:abstractNumId w:val="29"/>
  </w:num>
  <w:num w:numId="12">
    <w:abstractNumId w:val="22"/>
  </w:num>
  <w:num w:numId="13">
    <w:abstractNumId w:val="30"/>
  </w:num>
  <w:num w:numId="14">
    <w:abstractNumId w:val="5"/>
  </w:num>
  <w:num w:numId="15">
    <w:abstractNumId w:val="21"/>
  </w:num>
  <w:num w:numId="16">
    <w:abstractNumId w:val="2"/>
  </w:num>
  <w:num w:numId="17">
    <w:abstractNumId w:val="17"/>
  </w:num>
  <w:num w:numId="18">
    <w:abstractNumId w:val="1"/>
  </w:num>
  <w:num w:numId="19">
    <w:abstractNumId w:val="7"/>
  </w:num>
  <w:num w:numId="20">
    <w:abstractNumId w:val="32"/>
  </w:num>
  <w:num w:numId="21">
    <w:abstractNumId w:val="36"/>
  </w:num>
  <w:num w:numId="22">
    <w:abstractNumId w:val="35"/>
  </w:num>
  <w:num w:numId="23">
    <w:abstractNumId w:val="34"/>
  </w:num>
  <w:num w:numId="24">
    <w:abstractNumId w:val="16"/>
  </w:num>
  <w:num w:numId="25">
    <w:abstractNumId w:val="0"/>
  </w:num>
  <w:num w:numId="26">
    <w:abstractNumId w:val="19"/>
  </w:num>
  <w:num w:numId="27">
    <w:abstractNumId w:val="14"/>
  </w:num>
  <w:num w:numId="28">
    <w:abstractNumId w:val="15"/>
  </w:num>
  <w:num w:numId="29">
    <w:abstractNumId w:val="25"/>
  </w:num>
  <w:num w:numId="30">
    <w:abstractNumId w:val="28"/>
  </w:num>
  <w:num w:numId="31">
    <w:abstractNumId w:val="37"/>
  </w:num>
  <w:num w:numId="32">
    <w:abstractNumId w:val="33"/>
  </w:num>
  <w:num w:numId="33">
    <w:abstractNumId w:val="20"/>
  </w:num>
  <w:num w:numId="34">
    <w:abstractNumId w:val="23"/>
  </w:num>
  <w:num w:numId="35">
    <w:abstractNumId w:val="27"/>
  </w:num>
  <w:num w:numId="36">
    <w:abstractNumId w:val="12"/>
  </w:num>
  <w:num w:numId="37">
    <w:abstractNumId w:val="9"/>
  </w:num>
  <w:num w:numId="3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attachedTemplate r:id="rId1"/>
  <w:stylePaneFormatFilter w:val="3F01"/>
  <w:defaultTabStop w:val="709"/>
  <w:hyphenationZone w:val="283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4514">
      <v:stroke weight="1.5pt"/>
      <v:textbox inset="0,0,0,0"/>
      <o:colormru v:ext="edit" colors="#ffdfaf,#ffff53,#ffff6d,#ffecd1,#ffe6c1,#ffc46d,#f9db8f,#3f3f61"/>
      <o:colormenu v:ext="edit" fillcolor="#c00000" strokecolor="none [1615]"/>
    </o:shapedefaults>
  </w:hdrShapeDefaults>
  <w:footnotePr>
    <w:footnote w:id="0"/>
    <w:footnote w:id="1"/>
  </w:footnotePr>
  <w:endnotePr>
    <w:endnote w:id="0"/>
    <w:endnote w:id="1"/>
  </w:endnotePr>
  <w:compat/>
  <w:rsids>
    <w:rsidRoot w:val="00D31588"/>
    <w:rsid w:val="0000084B"/>
    <w:rsid w:val="00000B94"/>
    <w:rsid w:val="00000E23"/>
    <w:rsid w:val="00000E33"/>
    <w:rsid w:val="00001FEE"/>
    <w:rsid w:val="000020A3"/>
    <w:rsid w:val="0000231F"/>
    <w:rsid w:val="0000236E"/>
    <w:rsid w:val="00002D68"/>
    <w:rsid w:val="00003D3F"/>
    <w:rsid w:val="00004034"/>
    <w:rsid w:val="0000456C"/>
    <w:rsid w:val="0000472A"/>
    <w:rsid w:val="00004D6E"/>
    <w:rsid w:val="00005CBA"/>
    <w:rsid w:val="00006AE7"/>
    <w:rsid w:val="0001373F"/>
    <w:rsid w:val="000138D0"/>
    <w:rsid w:val="00013AD3"/>
    <w:rsid w:val="00013F2F"/>
    <w:rsid w:val="00014490"/>
    <w:rsid w:val="0001491E"/>
    <w:rsid w:val="0001523F"/>
    <w:rsid w:val="00015713"/>
    <w:rsid w:val="000157D7"/>
    <w:rsid w:val="000167C8"/>
    <w:rsid w:val="000177DD"/>
    <w:rsid w:val="00017C74"/>
    <w:rsid w:val="00017DBC"/>
    <w:rsid w:val="00017DDC"/>
    <w:rsid w:val="00017FDA"/>
    <w:rsid w:val="0002109A"/>
    <w:rsid w:val="00021561"/>
    <w:rsid w:val="000218E1"/>
    <w:rsid w:val="00021937"/>
    <w:rsid w:val="00021D4C"/>
    <w:rsid w:val="00022186"/>
    <w:rsid w:val="0002271C"/>
    <w:rsid w:val="0002297E"/>
    <w:rsid w:val="000245FB"/>
    <w:rsid w:val="000249BC"/>
    <w:rsid w:val="00025DB9"/>
    <w:rsid w:val="000267C3"/>
    <w:rsid w:val="000273D9"/>
    <w:rsid w:val="00030DA7"/>
    <w:rsid w:val="00031774"/>
    <w:rsid w:val="00031A67"/>
    <w:rsid w:val="0003324F"/>
    <w:rsid w:val="00035F83"/>
    <w:rsid w:val="000365DF"/>
    <w:rsid w:val="00036D6E"/>
    <w:rsid w:val="00037197"/>
    <w:rsid w:val="00037A27"/>
    <w:rsid w:val="00037B88"/>
    <w:rsid w:val="00037D4A"/>
    <w:rsid w:val="000401AD"/>
    <w:rsid w:val="00040255"/>
    <w:rsid w:val="0004041B"/>
    <w:rsid w:val="000418D3"/>
    <w:rsid w:val="000424E6"/>
    <w:rsid w:val="00042875"/>
    <w:rsid w:val="00042C98"/>
    <w:rsid w:val="00043230"/>
    <w:rsid w:val="00043303"/>
    <w:rsid w:val="00043305"/>
    <w:rsid w:val="000434D9"/>
    <w:rsid w:val="00044253"/>
    <w:rsid w:val="00044585"/>
    <w:rsid w:val="00044F19"/>
    <w:rsid w:val="000461A4"/>
    <w:rsid w:val="0004624A"/>
    <w:rsid w:val="000463ED"/>
    <w:rsid w:val="00046532"/>
    <w:rsid w:val="00046E5A"/>
    <w:rsid w:val="00047778"/>
    <w:rsid w:val="00047B02"/>
    <w:rsid w:val="00047C6D"/>
    <w:rsid w:val="0005062D"/>
    <w:rsid w:val="00050E63"/>
    <w:rsid w:val="000515F5"/>
    <w:rsid w:val="000517FD"/>
    <w:rsid w:val="00052238"/>
    <w:rsid w:val="00052A9A"/>
    <w:rsid w:val="00052BA3"/>
    <w:rsid w:val="00052BC5"/>
    <w:rsid w:val="000531E1"/>
    <w:rsid w:val="0005390D"/>
    <w:rsid w:val="00053DCA"/>
    <w:rsid w:val="00054D2D"/>
    <w:rsid w:val="000558A3"/>
    <w:rsid w:val="00055FFF"/>
    <w:rsid w:val="00057120"/>
    <w:rsid w:val="000573E6"/>
    <w:rsid w:val="00057A82"/>
    <w:rsid w:val="00057DE3"/>
    <w:rsid w:val="00057E3B"/>
    <w:rsid w:val="000608E2"/>
    <w:rsid w:val="000609DB"/>
    <w:rsid w:val="00060C93"/>
    <w:rsid w:val="000612F8"/>
    <w:rsid w:val="00061925"/>
    <w:rsid w:val="00061CDB"/>
    <w:rsid w:val="00062A76"/>
    <w:rsid w:val="00062B24"/>
    <w:rsid w:val="00062EB2"/>
    <w:rsid w:val="000631FD"/>
    <w:rsid w:val="000632D0"/>
    <w:rsid w:val="00063634"/>
    <w:rsid w:val="00063D37"/>
    <w:rsid w:val="000642EF"/>
    <w:rsid w:val="0006487B"/>
    <w:rsid w:val="00064E60"/>
    <w:rsid w:val="000656E2"/>
    <w:rsid w:val="00065C6A"/>
    <w:rsid w:val="00065C90"/>
    <w:rsid w:val="00066338"/>
    <w:rsid w:val="00066911"/>
    <w:rsid w:val="00067A6B"/>
    <w:rsid w:val="0007032B"/>
    <w:rsid w:val="00070451"/>
    <w:rsid w:val="000704A0"/>
    <w:rsid w:val="00070EF1"/>
    <w:rsid w:val="000712F1"/>
    <w:rsid w:val="0007154E"/>
    <w:rsid w:val="00071A44"/>
    <w:rsid w:val="00071BA7"/>
    <w:rsid w:val="00072188"/>
    <w:rsid w:val="00073403"/>
    <w:rsid w:val="000746C9"/>
    <w:rsid w:val="0007677A"/>
    <w:rsid w:val="0007707F"/>
    <w:rsid w:val="00077DF4"/>
    <w:rsid w:val="000807A4"/>
    <w:rsid w:val="00080F3D"/>
    <w:rsid w:val="00081722"/>
    <w:rsid w:val="00081CD8"/>
    <w:rsid w:val="00083434"/>
    <w:rsid w:val="00083618"/>
    <w:rsid w:val="000848BD"/>
    <w:rsid w:val="00084F9A"/>
    <w:rsid w:val="000853AE"/>
    <w:rsid w:val="00085432"/>
    <w:rsid w:val="000855C4"/>
    <w:rsid w:val="00085B98"/>
    <w:rsid w:val="000863BE"/>
    <w:rsid w:val="0008689A"/>
    <w:rsid w:val="00087171"/>
    <w:rsid w:val="00087187"/>
    <w:rsid w:val="00087F56"/>
    <w:rsid w:val="0009025F"/>
    <w:rsid w:val="000902B6"/>
    <w:rsid w:val="000905BC"/>
    <w:rsid w:val="0009106A"/>
    <w:rsid w:val="0009274C"/>
    <w:rsid w:val="00093944"/>
    <w:rsid w:val="00094481"/>
    <w:rsid w:val="000947FE"/>
    <w:rsid w:val="000954AA"/>
    <w:rsid w:val="00096726"/>
    <w:rsid w:val="00096829"/>
    <w:rsid w:val="000971A2"/>
    <w:rsid w:val="0009737D"/>
    <w:rsid w:val="00097EDB"/>
    <w:rsid w:val="00097EE2"/>
    <w:rsid w:val="000A043B"/>
    <w:rsid w:val="000A053C"/>
    <w:rsid w:val="000A0CFB"/>
    <w:rsid w:val="000A3792"/>
    <w:rsid w:val="000A41EB"/>
    <w:rsid w:val="000A4726"/>
    <w:rsid w:val="000A4BAF"/>
    <w:rsid w:val="000A512A"/>
    <w:rsid w:val="000A5246"/>
    <w:rsid w:val="000A665D"/>
    <w:rsid w:val="000B03C9"/>
    <w:rsid w:val="000B1388"/>
    <w:rsid w:val="000B1EE0"/>
    <w:rsid w:val="000B1F42"/>
    <w:rsid w:val="000B269B"/>
    <w:rsid w:val="000B2E49"/>
    <w:rsid w:val="000B309A"/>
    <w:rsid w:val="000B30AF"/>
    <w:rsid w:val="000B3CEC"/>
    <w:rsid w:val="000B429F"/>
    <w:rsid w:val="000B4664"/>
    <w:rsid w:val="000B4729"/>
    <w:rsid w:val="000B4D42"/>
    <w:rsid w:val="000B5800"/>
    <w:rsid w:val="000B5BCD"/>
    <w:rsid w:val="000B65E7"/>
    <w:rsid w:val="000B6DDC"/>
    <w:rsid w:val="000B721F"/>
    <w:rsid w:val="000B7312"/>
    <w:rsid w:val="000B7B74"/>
    <w:rsid w:val="000B7BA7"/>
    <w:rsid w:val="000C0A1F"/>
    <w:rsid w:val="000C0C1D"/>
    <w:rsid w:val="000C0D90"/>
    <w:rsid w:val="000C10E2"/>
    <w:rsid w:val="000C115E"/>
    <w:rsid w:val="000C1476"/>
    <w:rsid w:val="000C19D3"/>
    <w:rsid w:val="000C1E3F"/>
    <w:rsid w:val="000C228C"/>
    <w:rsid w:val="000C27F5"/>
    <w:rsid w:val="000C34BC"/>
    <w:rsid w:val="000C3BF1"/>
    <w:rsid w:val="000C3DFD"/>
    <w:rsid w:val="000C480C"/>
    <w:rsid w:val="000C53B7"/>
    <w:rsid w:val="000C574C"/>
    <w:rsid w:val="000C600E"/>
    <w:rsid w:val="000C676F"/>
    <w:rsid w:val="000C6B3D"/>
    <w:rsid w:val="000C6DF5"/>
    <w:rsid w:val="000D01E5"/>
    <w:rsid w:val="000D07CB"/>
    <w:rsid w:val="000D0EBB"/>
    <w:rsid w:val="000D1056"/>
    <w:rsid w:val="000D10AF"/>
    <w:rsid w:val="000D37B0"/>
    <w:rsid w:val="000D38DD"/>
    <w:rsid w:val="000D40CB"/>
    <w:rsid w:val="000D4147"/>
    <w:rsid w:val="000D433B"/>
    <w:rsid w:val="000D4484"/>
    <w:rsid w:val="000D48C5"/>
    <w:rsid w:val="000D4A31"/>
    <w:rsid w:val="000D4E0E"/>
    <w:rsid w:val="000D5651"/>
    <w:rsid w:val="000D5804"/>
    <w:rsid w:val="000D6085"/>
    <w:rsid w:val="000D68BD"/>
    <w:rsid w:val="000D6C80"/>
    <w:rsid w:val="000D714F"/>
    <w:rsid w:val="000D72C9"/>
    <w:rsid w:val="000E004D"/>
    <w:rsid w:val="000E09AF"/>
    <w:rsid w:val="000E0A6A"/>
    <w:rsid w:val="000E1548"/>
    <w:rsid w:val="000E184E"/>
    <w:rsid w:val="000E193F"/>
    <w:rsid w:val="000E1B47"/>
    <w:rsid w:val="000E1D7E"/>
    <w:rsid w:val="000E2743"/>
    <w:rsid w:val="000E27E8"/>
    <w:rsid w:val="000E3229"/>
    <w:rsid w:val="000E3C22"/>
    <w:rsid w:val="000E42D2"/>
    <w:rsid w:val="000E4D4C"/>
    <w:rsid w:val="000E53B8"/>
    <w:rsid w:val="000E5604"/>
    <w:rsid w:val="000E5B5D"/>
    <w:rsid w:val="000E6246"/>
    <w:rsid w:val="000E67B2"/>
    <w:rsid w:val="000E6E26"/>
    <w:rsid w:val="000E76CC"/>
    <w:rsid w:val="000E7BCA"/>
    <w:rsid w:val="000F0DCB"/>
    <w:rsid w:val="000F0EBB"/>
    <w:rsid w:val="000F1051"/>
    <w:rsid w:val="000F1AC2"/>
    <w:rsid w:val="000F27AD"/>
    <w:rsid w:val="000F29FF"/>
    <w:rsid w:val="000F2C34"/>
    <w:rsid w:val="000F3D25"/>
    <w:rsid w:val="000F4124"/>
    <w:rsid w:val="000F421E"/>
    <w:rsid w:val="000F43B8"/>
    <w:rsid w:val="000F4498"/>
    <w:rsid w:val="000F5423"/>
    <w:rsid w:val="000F67BC"/>
    <w:rsid w:val="000F716D"/>
    <w:rsid w:val="000F72B9"/>
    <w:rsid w:val="000F7771"/>
    <w:rsid w:val="00100E01"/>
    <w:rsid w:val="00100ED0"/>
    <w:rsid w:val="00102232"/>
    <w:rsid w:val="0010342F"/>
    <w:rsid w:val="001037C3"/>
    <w:rsid w:val="00103DE3"/>
    <w:rsid w:val="001046F4"/>
    <w:rsid w:val="0010533A"/>
    <w:rsid w:val="00105A1E"/>
    <w:rsid w:val="00105B23"/>
    <w:rsid w:val="00105BD9"/>
    <w:rsid w:val="00105BFC"/>
    <w:rsid w:val="00105C49"/>
    <w:rsid w:val="00105DB9"/>
    <w:rsid w:val="001066D4"/>
    <w:rsid w:val="00107524"/>
    <w:rsid w:val="001109C4"/>
    <w:rsid w:val="00111A94"/>
    <w:rsid w:val="00111CFC"/>
    <w:rsid w:val="00111D43"/>
    <w:rsid w:val="00112701"/>
    <w:rsid w:val="00112D44"/>
    <w:rsid w:val="0011301C"/>
    <w:rsid w:val="00113067"/>
    <w:rsid w:val="001133DD"/>
    <w:rsid w:val="001138F2"/>
    <w:rsid w:val="00114424"/>
    <w:rsid w:val="00114DDF"/>
    <w:rsid w:val="00114EB5"/>
    <w:rsid w:val="00115270"/>
    <w:rsid w:val="00115346"/>
    <w:rsid w:val="001155FB"/>
    <w:rsid w:val="00115D0C"/>
    <w:rsid w:val="00116D14"/>
    <w:rsid w:val="0012200A"/>
    <w:rsid w:val="00122B4A"/>
    <w:rsid w:val="00123380"/>
    <w:rsid w:val="00123E6C"/>
    <w:rsid w:val="00124668"/>
    <w:rsid w:val="0012535F"/>
    <w:rsid w:val="00125797"/>
    <w:rsid w:val="001257BB"/>
    <w:rsid w:val="001263DB"/>
    <w:rsid w:val="00126A78"/>
    <w:rsid w:val="00126C36"/>
    <w:rsid w:val="001272CD"/>
    <w:rsid w:val="00127ABE"/>
    <w:rsid w:val="00127B03"/>
    <w:rsid w:val="001310FD"/>
    <w:rsid w:val="001322D1"/>
    <w:rsid w:val="00132DB5"/>
    <w:rsid w:val="001335F3"/>
    <w:rsid w:val="00133B2D"/>
    <w:rsid w:val="001345EB"/>
    <w:rsid w:val="001349C2"/>
    <w:rsid w:val="00135493"/>
    <w:rsid w:val="00135C3F"/>
    <w:rsid w:val="00135E77"/>
    <w:rsid w:val="00136262"/>
    <w:rsid w:val="001364CD"/>
    <w:rsid w:val="00136E40"/>
    <w:rsid w:val="00137B12"/>
    <w:rsid w:val="0014019A"/>
    <w:rsid w:val="00140A39"/>
    <w:rsid w:val="00140AAD"/>
    <w:rsid w:val="00140B1B"/>
    <w:rsid w:val="00140FD8"/>
    <w:rsid w:val="001415AF"/>
    <w:rsid w:val="00141A9C"/>
    <w:rsid w:val="00141C32"/>
    <w:rsid w:val="00141C7B"/>
    <w:rsid w:val="00142EA9"/>
    <w:rsid w:val="00143D09"/>
    <w:rsid w:val="00144BE4"/>
    <w:rsid w:val="00144F6C"/>
    <w:rsid w:val="001450C2"/>
    <w:rsid w:val="001509FD"/>
    <w:rsid w:val="00150A5D"/>
    <w:rsid w:val="00150D1E"/>
    <w:rsid w:val="001521C2"/>
    <w:rsid w:val="001522A1"/>
    <w:rsid w:val="001526E4"/>
    <w:rsid w:val="00152F6F"/>
    <w:rsid w:val="0015362A"/>
    <w:rsid w:val="00153907"/>
    <w:rsid w:val="0015401E"/>
    <w:rsid w:val="001540BF"/>
    <w:rsid w:val="00154FA7"/>
    <w:rsid w:val="00155241"/>
    <w:rsid w:val="00156B35"/>
    <w:rsid w:val="00156F7F"/>
    <w:rsid w:val="001575E5"/>
    <w:rsid w:val="00157A18"/>
    <w:rsid w:val="00157D46"/>
    <w:rsid w:val="001606FF"/>
    <w:rsid w:val="00160C38"/>
    <w:rsid w:val="00160E14"/>
    <w:rsid w:val="0016111E"/>
    <w:rsid w:val="00161B1F"/>
    <w:rsid w:val="00162FA9"/>
    <w:rsid w:val="00163565"/>
    <w:rsid w:val="0016370E"/>
    <w:rsid w:val="0016374B"/>
    <w:rsid w:val="00164D05"/>
    <w:rsid w:val="001654D0"/>
    <w:rsid w:val="00166EFC"/>
    <w:rsid w:val="00167154"/>
    <w:rsid w:val="00167225"/>
    <w:rsid w:val="001675C7"/>
    <w:rsid w:val="0016793E"/>
    <w:rsid w:val="0017126F"/>
    <w:rsid w:val="00171687"/>
    <w:rsid w:val="001716BB"/>
    <w:rsid w:val="00172FF3"/>
    <w:rsid w:val="00173125"/>
    <w:rsid w:val="00173890"/>
    <w:rsid w:val="001738FC"/>
    <w:rsid w:val="00173A5A"/>
    <w:rsid w:val="00174814"/>
    <w:rsid w:val="00174B93"/>
    <w:rsid w:val="001750F6"/>
    <w:rsid w:val="001756B3"/>
    <w:rsid w:val="00175D3F"/>
    <w:rsid w:val="00177248"/>
    <w:rsid w:val="00180127"/>
    <w:rsid w:val="00181077"/>
    <w:rsid w:val="00181742"/>
    <w:rsid w:val="001817A1"/>
    <w:rsid w:val="0018243A"/>
    <w:rsid w:val="00183248"/>
    <w:rsid w:val="001847C7"/>
    <w:rsid w:val="00184A7E"/>
    <w:rsid w:val="00185046"/>
    <w:rsid w:val="0018516E"/>
    <w:rsid w:val="001854A3"/>
    <w:rsid w:val="00185612"/>
    <w:rsid w:val="001858B3"/>
    <w:rsid w:val="00186336"/>
    <w:rsid w:val="001867C4"/>
    <w:rsid w:val="00186FA7"/>
    <w:rsid w:val="00192D49"/>
    <w:rsid w:val="001932A1"/>
    <w:rsid w:val="00193CDB"/>
    <w:rsid w:val="0019685D"/>
    <w:rsid w:val="00197E82"/>
    <w:rsid w:val="001A02ED"/>
    <w:rsid w:val="001A0D35"/>
    <w:rsid w:val="001A15AC"/>
    <w:rsid w:val="001A1DE7"/>
    <w:rsid w:val="001A2F76"/>
    <w:rsid w:val="001A3CB0"/>
    <w:rsid w:val="001A40A1"/>
    <w:rsid w:val="001A48BA"/>
    <w:rsid w:val="001A4AFD"/>
    <w:rsid w:val="001A4D5B"/>
    <w:rsid w:val="001A4FD8"/>
    <w:rsid w:val="001A61B8"/>
    <w:rsid w:val="001A6566"/>
    <w:rsid w:val="001A6669"/>
    <w:rsid w:val="001A6EA3"/>
    <w:rsid w:val="001A7265"/>
    <w:rsid w:val="001B0F35"/>
    <w:rsid w:val="001B18D6"/>
    <w:rsid w:val="001B199C"/>
    <w:rsid w:val="001B1FC4"/>
    <w:rsid w:val="001B2569"/>
    <w:rsid w:val="001B44A6"/>
    <w:rsid w:val="001B524B"/>
    <w:rsid w:val="001B5B65"/>
    <w:rsid w:val="001B6362"/>
    <w:rsid w:val="001B64BC"/>
    <w:rsid w:val="001B64DB"/>
    <w:rsid w:val="001B72CC"/>
    <w:rsid w:val="001C03BD"/>
    <w:rsid w:val="001C061C"/>
    <w:rsid w:val="001C0DEB"/>
    <w:rsid w:val="001C16C4"/>
    <w:rsid w:val="001C1C10"/>
    <w:rsid w:val="001C1FBA"/>
    <w:rsid w:val="001C203B"/>
    <w:rsid w:val="001C2632"/>
    <w:rsid w:val="001C335E"/>
    <w:rsid w:val="001C34EF"/>
    <w:rsid w:val="001C3D98"/>
    <w:rsid w:val="001C4726"/>
    <w:rsid w:val="001C518F"/>
    <w:rsid w:val="001C5AB5"/>
    <w:rsid w:val="001C6B87"/>
    <w:rsid w:val="001C6BAE"/>
    <w:rsid w:val="001C721E"/>
    <w:rsid w:val="001C7422"/>
    <w:rsid w:val="001D0077"/>
    <w:rsid w:val="001D0308"/>
    <w:rsid w:val="001D0317"/>
    <w:rsid w:val="001D079D"/>
    <w:rsid w:val="001D0C6F"/>
    <w:rsid w:val="001D0E26"/>
    <w:rsid w:val="001D155A"/>
    <w:rsid w:val="001D1A81"/>
    <w:rsid w:val="001D2866"/>
    <w:rsid w:val="001D2AA8"/>
    <w:rsid w:val="001D33F1"/>
    <w:rsid w:val="001D3413"/>
    <w:rsid w:val="001D39F7"/>
    <w:rsid w:val="001D3D8B"/>
    <w:rsid w:val="001D5EC7"/>
    <w:rsid w:val="001D6D12"/>
    <w:rsid w:val="001D7467"/>
    <w:rsid w:val="001D7747"/>
    <w:rsid w:val="001E22E4"/>
    <w:rsid w:val="001E2406"/>
    <w:rsid w:val="001E2498"/>
    <w:rsid w:val="001E2551"/>
    <w:rsid w:val="001E388C"/>
    <w:rsid w:val="001E3C99"/>
    <w:rsid w:val="001E4197"/>
    <w:rsid w:val="001E4BF2"/>
    <w:rsid w:val="001E4BF7"/>
    <w:rsid w:val="001E5FCA"/>
    <w:rsid w:val="001E62EB"/>
    <w:rsid w:val="001F03FF"/>
    <w:rsid w:val="001F0786"/>
    <w:rsid w:val="001F109C"/>
    <w:rsid w:val="001F1416"/>
    <w:rsid w:val="001F2190"/>
    <w:rsid w:val="001F4131"/>
    <w:rsid w:val="001F44EC"/>
    <w:rsid w:val="001F4ED6"/>
    <w:rsid w:val="001F54E9"/>
    <w:rsid w:val="001F55B1"/>
    <w:rsid w:val="001F6426"/>
    <w:rsid w:val="001F6779"/>
    <w:rsid w:val="001F746C"/>
    <w:rsid w:val="001F74BA"/>
    <w:rsid w:val="001F7F63"/>
    <w:rsid w:val="002003E3"/>
    <w:rsid w:val="002016A4"/>
    <w:rsid w:val="00201BDB"/>
    <w:rsid w:val="00202296"/>
    <w:rsid w:val="002039F0"/>
    <w:rsid w:val="00204A5C"/>
    <w:rsid w:val="002051E7"/>
    <w:rsid w:val="002052F7"/>
    <w:rsid w:val="00205CD3"/>
    <w:rsid w:val="002078A1"/>
    <w:rsid w:val="00207E96"/>
    <w:rsid w:val="002100D7"/>
    <w:rsid w:val="0021046D"/>
    <w:rsid w:val="002109BF"/>
    <w:rsid w:val="00210E27"/>
    <w:rsid w:val="002115DE"/>
    <w:rsid w:val="00211E7D"/>
    <w:rsid w:val="00213D86"/>
    <w:rsid w:val="00214A80"/>
    <w:rsid w:val="0021538A"/>
    <w:rsid w:val="002168A4"/>
    <w:rsid w:val="00216F1A"/>
    <w:rsid w:val="00217442"/>
    <w:rsid w:val="00220AE3"/>
    <w:rsid w:val="002211F1"/>
    <w:rsid w:val="0022245A"/>
    <w:rsid w:val="00223F15"/>
    <w:rsid w:val="00224434"/>
    <w:rsid w:val="00224856"/>
    <w:rsid w:val="00225D0B"/>
    <w:rsid w:val="00225DE0"/>
    <w:rsid w:val="00226093"/>
    <w:rsid w:val="002274F1"/>
    <w:rsid w:val="002279B9"/>
    <w:rsid w:val="00230522"/>
    <w:rsid w:val="00230DD8"/>
    <w:rsid w:val="00230F68"/>
    <w:rsid w:val="00231D59"/>
    <w:rsid w:val="00231F14"/>
    <w:rsid w:val="002339DA"/>
    <w:rsid w:val="00234165"/>
    <w:rsid w:val="00234E22"/>
    <w:rsid w:val="00234FA2"/>
    <w:rsid w:val="002354B4"/>
    <w:rsid w:val="0023580F"/>
    <w:rsid w:val="0023605A"/>
    <w:rsid w:val="00236746"/>
    <w:rsid w:val="0023681B"/>
    <w:rsid w:val="00236FD3"/>
    <w:rsid w:val="0023728A"/>
    <w:rsid w:val="00237B09"/>
    <w:rsid w:val="00237E9C"/>
    <w:rsid w:val="002409F7"/>
    <w:rsid w:val="00242482"/>
    <w:rsid w:val="00243078"/>
    <w:rsid w:val="002434DA"/>
    <w:rsid w:val="00245829"/>
    <w:rsid w:val="00245979"/>
    <w:rsid w:val="00245A71"/>
    <w:rsid w:val="00245CAA"/>
    <w:rsid w:val="00246799"/>
    <w:rsid w:val="00246B00"/>
    <w:rsid w:val="00246BC6"/>
    <w:rsid w:val="0024724A"/>
    <w:rsid w:val="002472AC"/>
    <w:rsid w:val="00247604"/>
    <w:rsid w:val="002478AB"/>
    <w:rsid w:val="002478C6"/>
    <w:rsid w:val="00247F66"/>
    <w:rsid w:val="00250040"/>
    <w:rsid w:val="0025011C"/>
    <w:rsid w:val="00250459"/>
    <w:rsid w:val="0025533D"/>
    <w:rsid w:val="00255A9D"/>
    <w:rsid w:val="00255CBA"/>
    <w:rsid w:val="0025655C"/>
    <w:rsid w:val="00260AC4"/>
    <w:rsid w:val="0026143B"/>
    <w:rsid w:val="002619A8"/>
    <w:rsid w:val="002637A6"/>
    <w:rsid w:val="00263D2C"/>
    <w:rsid w:val="00263E01"/>
    <w:rsid w:val="002642BE"/>
    <w:rsid w:val="0026478F"/>
    <w:rsid w:val="0026583F"/>
    <w:rsid w:val="0026604C"/>
    <w:rsid w:val="002664EC"/>
    <w:rsid w:val="00270520"/>
    <w:rsid w:val="00270621"/>
    <w:rsid w:val="00270C8D"/>
    <w:rsid w:val="00270E18"/>
    <w:rsid w:val="00271C3B"/>
    <w:rsid w:val="00271D15"/>
    <w:rsid w:val="00272A9F"/>
    <w:rsid w:val="0027365B"/>
    <w:rsid w:val="00273934"/>
    <w:rsid w:val="00273DF6"/>
    <w:rsid w:val="00274EB3"/>
    <w:rsid w:val="002750D7"/>
    <w:rsid w:val="00275116"/>
    <w:rsid w:val="002765E3"/>
    <w:rsid w:val="00276648"/>
    <w:rsid w:val="00277075"/>
    <w:rsid w:val="00277102"/>
    <w:rsid w:val="0027721A"/>
    <w:rsid w:val="00277447"/>
    <w:rsid w:val="002776D7"/>
    <w:rsid w:val="00277DE4"/>
    <w:rsid w:val="00280006"/>
    <w:rsid w:val="00280E84"/>
    <w:rsid w:val="002812E8"/>
    <w:rsid w:val="00281AAE"/>
    <w:rsid w:val="0028208D"/>
    <w:rsid w:val="002825F0"/>
    <w:rsid w:val="002833B6"/>
    <w:rsid w:val="002837E9"/>
    <w:rsid w:val="00283A5F"/>
    <w:rsid w:val="0028410A"/>
    <w:rsid w:val="00284669"/>
    <w:rsid w:val="00284AC8"/>
    <w:rsid w:val="00285774"/>
    <w:rsid w:val="00285F4A"/>
    <w:rsid w:val="00286F5A"/>
    <w:rsid w:val="00286FD9"/>
    <w:rsid w:val="0028703F"/>
    <w:rsid w:val="0028778E"/>
    <w:rsid w:val="00287AD5"/>
    <w:rsid w:val="00287AEE"/>
    <w:rsid w:val="00290683"/>
    <w:rsid w:val="00290F3D"/>
    <w:rsid w:val="0029101B"/>
    <w:rsid w:val="0029119F"/>
    <w:rsid w:val="0029152C"/>
    <w:rsid w:val="002915A1"/>
    <w:rsid w:val="00291E34"/>
    <w:rsid w:val="00292192"/>
    <w:rsid w:val="002928BA"/>
    <w:rsid w:val="00292F77"/>
    <w:rsid w:val="002944A6"/>
    <w:rsid w:val="0029526B"/>
    <w:rsid w:val="00295DFC"/>
    <w:rsid w:val="002975E4"/>
    <w:rsid w:val="002978CE"/>
    <w:rsid w:val="00297C1C"/>
    <w:rsid w:val="002A0DF3"/>
    <w:rsid w:val="002A15E4"/>
    <w:rsid w:val="002A298E"/>
    <w:rsid w:val="002A2A2F"/>
    <w:rsid w:val="002A30A7"/>
    <w:rsid w:val="002A4310"/>
    <w:rsid w:val="002A4F2A"/>
    <w:rsid w:val="002A50AD"/>
    <w:rsid w:val="002A54C0"/>
    <w:rsid w:val="002A590A"/>
    <w:rsid w:val="002A59F2"/>
    <w:rsid w:val="002A6125"/>
    <w:rsid w:val="002A6494"/>
    <w:rsid w:val="002A67E4"/>
    <w:rsid w:val="002A73AA"/>
    <w:rsid w:val="002A7942"/>
    <w:rsid w:val="002A7E7C"/>
    <w:rsid w:val="002B0211"/>
    <w:rsid w:val="002B0527"/>
    <w:rsid w:val="002B0639"/>
    <w:rsid w:val="002B0BD4"/>
    <w:rsid w:val="002B1195"/>
    <w:rsid w:val="002B13CB"/>
    <w:rsid w:val="002B2818"/>
    <w:rsid w:val="002B2B48"/>
    <w:rsid w:val="002B2EDC"/>
    <w:rsid w:val="002B3390"/>
    <w:rsid w:val="002B3696"/>
    <w:rsid w:val="002B407A"/>
    <w:rsid w:val="002B4194"/>
    <w:rsid w:val="002B4B31"/>
    <w:rsid w:val="002B4B65"/>
    <w:rsid w:val="002B56E4"/>
    <w:rsid w:val="002B602C"/>
    <w:rsid w:val="002B6A43"/>
    <w:rsid w:val="002B6DD3"/>
    <w:rsid w:val="002B6FB7"/>
    <w:rsid w:val="002B7261"/>
    <w:rsid w:val="002B7FD1"/>
    <w:rsid w:val="002C113D"/>
    <w:rsid w:val="002C17D2"/>
    <w:rsid w:val="002C18D3"/>
    <w:rsid w:val="002C1C5E"/>
    <w:rsid w:val="002C2021"/>
    <w:rsid w:val="002C24AF"/>
    <w:rsid w:val="002C2762"/>
    <w:rsid w:val="002C29D1"/>
    <w:rsid w:val="002C2B8C"/>
    <w:rsid w:val="002C31F4"/>
    <w:rsid w:val="002C3533"/>
    <w:rsid w:val="002C3BA5"/>
    <w:rsid w:val="002C414C"/>
    <w:rsid w:val="002C42B4"/>
    <w:rsid w:val="002C43A3"/>
    <w:rsid w:val="002C4492"/>
    <w:rsid w:val="002C4636"/>
    <w:rsid w:val="002C4957"/>
    <w:rsid w:val="002C525B"/>
    <w:rsid w:val="002C62A8"/>
    <w:rsid w:val="002C6F3B"/>
    <w:rsid w:val="002D019C"/>
    <w:rsid w:val="002D14E6"/>
    <w:rsid w:val="002D1565"/>
    <w:rsid w:val="002D15F1"/>
    <w:rsid w:val="002D18AF"/>
    <w:rsid w:val="002D1C81"/>
    <w:rsid w:val="002D2797"/>
    <w:rsid w:val="002D3047"/>
    <w:rsid w:val="002D35F6"/>
    <w:rsid w:val="002D48FE"/>
    <w:rsid w:val="002D4D4D"/>
    <w:rsid w:val="002D519A"/>
    <w:rsid w:val="002D570A"/>
    <w:rsid w:val="002D5CCB"/>
    <w:rsid w:val="002D5FF4"/>
    <w:rsid w:val="002D6278"/>
    <w:rsid w:val="002D6412"/>
    <w:rsid w:val="002D6567"/>
    <w:rsid w:val="002D65E4"/>
    <w:rsid w:val="002D7151"/>
    <w:rsid w:val="002D720A"/>
    <w:rsid w:val="002D7D08"/>
    <w:rsid w:val="002E0404"/>
    <w:rsid w:val="002E0B78"/>
    <w:rsid w:val="002E19AF"/>
    <w:rsid w:val="002E267C"/>
    <w:rsid w:val="002E3493"/>
    <w:rsid w:val="002E426E"/>
    <w:rsid w:val="002E46B6"/>
    <w:rsid w:val="002E46BB"/>
    <w:rsid w:val="002E4860"/>
    <w:rsid w:val="002E51A1"/>
    <w:rsid w:val="002E6184"/>
    <w:rsid w:val="002E63FF"/>
    <w:rsid w:val="002E65FD"/>
    <w:rsid w:val="002E6BAA"/>
    <w:rsid w:val="002F117B"/>
    <w:rsid w:val="002F2175"/>
    <w:rsid w:val="002F24EA"/>
    <w:rsid w:val="002F25E7"/>
    <w:rsid w:val="002F3312"/>
    <w:rsid w:val="002F3ACF"/>
    <w:rsid w:val="002F3B47"/>
    <w:rsid w:val="002F411B"/>
    <w:rsid w:val="002F46CA"/>
    <w:rsid w:val="002F4A5D"/>
    <w:rsid w:val="002F531E"/>
    <w:rsid w:val="002F583E"/>
    <w:rsid w:val="002F64FD"/>
    <w:rsid w:val="002F670C"/>
    <w:rsid w:val="002F686A"/>
    <w:rsid w:val="002F6E10"/>
    <w:rsid w:val="002F7DF6"/>
    <w:rsid w:val="00300AB9"/>
    <w:rsid w:val="00302866"/>
    <w:rsid w:val="00302F29"/>
    <w:rsid w:val="00303C8E"/>
    <w:rsid w:val="00304754"/>
    <w:rsid w:val="003048FE"/>
    <w:rsid w:val="00305B3F"/>
    <w:rsid w:val="00305F24"/>
    <w:rsid w:val="00306E20"/>
    <w:rsid w:val="0030703A"/>
    <w:rsid w:val="0030774B"/>
    <w:rsid w:val="00310080"/>
    <w:rsid w:val="0031024B"/>
    <w:rsid w:val="0031062E"/>
    <w:rsid w:val="00310AD3"/>
    <w:rsid w:val="00312A0F"/>
    <w:rsid w:val="00312BA8"/>
    <w:rsid w:val="00313A41"/>
    <w:rsid w:val="0031430B"/>
    <w:rsid w:val="003147A4"/>
    <w:rsid w:val="00314B0A"/>
    <w:rsid w:val="00314BD3"/>
    <w:rsid w:val="00314D34"/>
    <w:rsid w:val="0031506B"/>
    <w:rsid w:val="003152A7"/>
    <w:rsid w:val="0031541B"/>
    <w:rsid w:val="00315B1E"/>
    <w:rsid w:val="00316ED4"/>
    <w:rsid w:val="00317151"/>
    <w:rsid w:val="003173F4"/>
    <w:rsid w:val="0031794E"/>
    <w:rsid w:val="00317A04"/>
    <w:rsid w:val="003200CD"/>
    <w:rsid w:val="003201D6"/>
    <w:rsid w:val="003206D0"/>
    <w:rsid w:val="00320BA5"/>
    <w:rsid w:val="00320CB5"/>
    <w:rsid w:val="003210E8"/>
    <w:rsid w:val="00321DDA"/>
    <w:rsid w:val="00321E31"/>
    <w:rsid w:val="003222E1"/>
    <w:rsid w:val="003229E8"/>
    <w:rsid w:val="00323EE9"/>
    <w:rsid w:val="00324542"/>
    <w:rsid w:val="00324C82"/>
    <w:rsid w:val="003253A6"/>
    <w:rsid w:val="00325580"/>
    <w:rsid w:val="00325E4F"/>
    <w:rsid w:val="00326C88"/>
    <w:rsid w:val="00326D43"/>
    <w:rsid w:val="00326D7D"/>
    <w:rsid w:val="00326E62"/>
    <w:rsid w:val="00326F84"/>
    <w:rsid w:val="003270B4"/>
    <w:rsid w:val="003271B6"/>
    <w:rsid w:val="003274E4"/>
    <w:rsid w:val="00327DD3"/>
    <w:rsid w:val="00327F16"/>
    <w:rsid w:val="00330880"/>
    <w:rsid w:val="0033131A"/>
    <w:rsid w:val="00332599"/>
    <w:rsid w:val="00332799"/>
    <w:rsid w:val="00332B0D"/>
    <w:rsid w:val="003337CB"/>
    <w:rsid w:val="00333D77"/>
    <w:rsid w:val="00334D37"/>
    <w:rsid w:val="00334D9A"/>
    <w:rsid w:val="00334E8D"/>
    <w:rsid w:val="00335911"/>
    <w:rsid w:val="00335929"/>
    <w:rsid w:val="0033592E"/>
    <w:rsid w:val="00336BC4"/>
    <w:rsid w:val="00336D16"/>
    <w:rsid w:val="00337E50"/>
    <w:rsid w:val="00340ADC"/>
    <w:rsid w:val="00340BE2"/>
    <w:rsid w:val="00341D15"/>
    <w:rsid w:val="00341DD2"/>
    <w:rsid w:val="00341F9C"/>
    <w:rsid w:val="0034256F"/>
    <w:rsid w:val="00342AFC"/>
    <w:rsid w:val="00343463"/>
    <w:rsid w:val="00343943"/>
    <w:rsid w:val="00343CAD"/>
    <w:rsid w:val="003441FF"/>
    <w:rsid w:val="00344224"/>
    <w:rsid w:val="0034435F"/>
    <w:rsid w:val="00344B88"/>
    <w:rsid w:val="00344FA5"/>
    <w:rsid w:val="00345128"/>
    <w:rsid w:val="00345CBD"/>
    <w:rsid w:val="003465F1"/>
    <w:rsid w:val="00346F8B"/>
    <w:rsid w:val="0034787A"/>
    <w:rsid w:val="00347AD3"/>
    <w:rsid w:val="00352026"/>
    <w:rsid w:val="00353A2B"/>
    <w:rsid w:val="00354FC7"/>
    <w:rsid w:val="0035510D"/>
    <w:rsid w:val="00355322"/>
    <w:rsid w:val="00355B28"/>
    <w:rsid w:val="003561A7"/>
    <w:rsid w:val="00357742"/>
    <w:rsid w:val="0035794A"/>
    <w:rsid w:val="00357E46"/>
    <w:rsid w:val="00360085"/>
    <w:rsid w:val="003601FC"/>
    <w:rsid w:val="0036020A"/>
    <w:rsid w:val="003619F0"/>
    <w:rsid w:val="00362313"/>
    <w:rsid w:val="00362B3F"/>
    <w:rsid w:val="00362DA9"/>
    <w:rsid w:val="003643B0"/>
    <w:rsid w:val="003648E3"/>
    <w:rsid w:val="00365881"/>
    <w:rsid w:val="00365909"/>
    <w:rsid w:val="00366444"/>
    <w:rsid w:val="00366FDC"/>
    <w:rsid w:val="00367198"/>
    <w:rsid w:val="0037047D"/>
    <w:rsid w:val="0037072E"/>
    <w:rsid w:val="00370A2B"/>
    <w:rsid w:val="0037206E"/>
    <w:rsid w:val="00372492"/>
    <w:rsid w:val="00373AB7"/>
    <w:rsid w:val="00373D89"/>
    <w:rsid w:val="00374E16"/>
    <w:rsid w:val="00375A36"/>
    <w:rsid w:val="00375CDF"/>
    <w:rsid w:val="00376285"/>
    <w:rsid w:val="003765F8"/>
    <w:rsid w:val="00376E5F"/>
    <w:rsid w:val="003775B3"/>
    <w:rsid w:val="003804E8"/>
    <w:rsid w:val="003809C5"/>
    <w:rsid w:val="00381C68"/>
    <w:rsid w:val="003830A8"/>
    <w:rsid w:val="00385C9F"/>
    <w:rsid w:val="003861A8"/>
    <w:rsid w:val="00386252"/>
    <w:rsid w:val="00386465"/>
    <w:rsid w:val="00386FE3"/>
    <w:rsid w:val="00387373"/>
    <w:rsid w:val="00387C47"/>
    <w:rsid w:val="00387CF7"/>
    <w:rsid w:val="00390057"/>
    <w:rsid w:val="003901A5"/>
    <w:rsid w:val="003910B2"/>
    <w:rsid w:val="003912DF"/>
    <w:rsid w:val="0039195E"/>
    <w:rsid w:val="0039243A"/>
    <w:rsid w:val="00392759"/>
    <w:rsid w:val="00393602"/>
    <w:rsid w:val="00393887"/>
    <w:rsid w:val="00394724"/>
    <w:rsid w:val="003958E0"/>
    <w:rsid w:val="00396106"/>
    <w:rsid w:val="00397340"/>
    <w:rsid w:val="003976DC"/>
    <w:rsid w:val="00397F17"/>
    <w:rsid w:val="003A095B"/>
    <w:rsid w:val="003A245F"/>
    <w:rsid w:val="003A29A1"/>
    <w:rsid w:val="003A3257"/>
    <w:rsid w:val="003A3C89"/>
    <w:rsid w:val="003A3CE4"/>
    <w:rsid w:val="003A3DD5"/>
    <w:rsid w:val="003A4352"/>
    <w:rsid w:val="003A5560"/>
    <w:rsid w:val="003A59B5"/>
    <w:rsid w:val="003A61BC"/>
    <w:rsid w:val="003A73C9"/>
    <w:rsid w:val="003A7A38"/>
    <w:rsid w:val="003A7C88"/>
    <w:rsid w:val="003B0616"/>
    <w:rsid w:val="003B0C9A"/>
    <w:rsid w:val="003B1A7C"/>
    <w:rsid w:val="003B24B4"/>
    <w:rsid w:val="003B2C66"/>
    <w:rsid w:val="003B2D23"/>
    <w:rsid w:val="003B2FD2"/>
    <w:rsid w:val="003B3041"/>
    <w:rsid w:val="003B30D4"/>
    <w:rsid w:val="003B348A"/>
    <w:rsid w:val="003B3C2B"/>
    <w:rsid w:val="003B4104"/>
    <w:rsid w:val="003B448C"/>
    <w:rsid w:val="003B4748"/>
    <w:rsid w:val="003B4B26"/>
    <w:rsid w:val="003B4F40"/>
    <w:rsid w:val="003B5080"/>
    <w:rsid w:val="003B59FC"/>
    <w:rsid w:val="003B5E41"/>
    <w:rsid w:val="003B687F"/>
    <w:rsid w:val="003B6A5E"/>
    <w:rsid w:val="003B6BFD"/>
    <w:rsid w:val="003B6F41"/>
    <w:rsid w:val="003B75CF"/>
    <w:rsid w:val="003C0113"/>
    <w:rsid w:val="003C0BD5"/>
    <w:rsid w:val="003C1324"/>
    <w:rsid w:val="003C1826"/>
    <w:rsid w:val="003C1A3D"/>
    <w:rsid w:val="003C1B14"/>
    <w:rsid w:val="003C25A7"/>
    <w:rsid w:val="003C2DD4"/>
    <w:rsid w:val="003C30B0"/>
    <w:rsid w:val="003C4B51"/>
    <w:rsid w:val="003C5CFC"/>
    <w:rsid w:val="003C5F88"/>
    <w:rsid w:val="003C6747"/>
    <w:rsid w:val="003C6AE8"/>
    <w:rsid w:val="003C6EC0"/>
    <w:rsid w:val="003C6F5D"/>
    <w:rsid w:val="003C713D"/>
    <w:rsid w:val="003C7682"/>
    <w:rsid w:val="003C78F8"/>
    <w:rsid w:val="003C7CE5"/>
    <w:rsid w:val="003D028C"/>
    <w:rsid w:val="003D163E"/>
    <w:rsid w:val="003D1B72"/>
    <w:rsid w:val="003D2C03"/>
    <w:rsid w:val="003D33DD"/>
    <w:rsid w:val="003D402E"/>
    <w:rsid w:val="003D4115"/>
    <w:rsid w:val="003D4121"/>
    <w:rsid w:val="003D43BA"/>
    <w:rsid w:val="003D5085"/>
    <w:rsid w:val="003D5653"/>
    <w:rsid w:val="003D5AF8"/>
    <w:rsid w:val="003D62AA"/>
    <w:rsid w:val="003D6A0F"/>
    <w:rsid w:val="003D7510"/>
    <w:rsid w:val="003D7C50"/>
    <w:rsid w:val="003D7EA8"/>
    <w:rsid w:val="003E06C1"/>
    <w:rsid w:val="003E0801"/>
    <w:rsid w:val="003E0930"/>
    <w:rsid w:val="003E309F"/>
    <w:rsid w:val="003E3599"/>
    <w:rsid w:val="003E3638"/>
    <w:rsid w:val="003E369E"/>
    <w:rsid w:val="003E380D"/>
    <w:rsid w:val="003E3A9E"/>
    <w:rsid w:val="003E3FE0"/>
    <w:rsid w:val="003E43D5"/>
    <w:rsid w:val="003E444E"/>
    <w:rsid w:val="003E5096"/>
    <w:rsid w:val="003E5635"/>
    <w:rsid w:val="003E59E0"/>
    <w:rsid w:val="003E66BC"/>
    <w:rsid w:val="003E6744"/>
    <w:rsid w:val="003E6AB3"/>
    <w:rsid w:val="003E7665"/>
    <w:rsid w:val="003F01DD"/>
    <w:rsid w:val="003F0CE5"/>
    <w:rsid w:val="003F1738"/>
    <w:rsid w:val="003F225F"/>
    <w:rsid w:val="003F22FA"/>
    <w:rsid w:val="003F2DA4"/>
    <w:rsid w:val="003F2F26"/>
    <w:rsid w:val="003F34B6"/>
    <w:rsid w:val="003F3DD5"/>
    <w:rsid w:val="003F4117"/>
    <w:rsid w:val="003F4536"/>
    <w:rsid w:val="003F4603"/>
    <w:rsid w:val="003F46C4"/>
    <w:rsid w:val="003F4F32"/>
    <w:rsid w:val="003F585E"/>
    <w:rsid w:val="003F5DAE"/>
    <w:rsid w:val="003F5EC7"/>
    <w:rsid w:val="003F62E1"/>
    <w:rsid w:val="003F63AB"/>
    <w:rsid w:val="003F7164"/>
    <w:rsid w:val="003F7664"/>
    <w:rsid w:val="003F7A7D"/>
    <w:rsid w:val="0040024F"/>
    <w:rsid w:val="0040161C"/>
    <w:rsid w:val="0040208E"/>
    <w:rsid w:val="004025D0"/>
    <w:rsid w:val="0040325F"/>
    <w:rsid w:val="00403CB7"/>
    <w:rsid w:val="004045AE"/>
    <w:rsid w:val="00405E40"/>
    <w:rsid w:val="00406597"/>
    <w:rsid w:val="00407DEC"/>
    <w:rsid w:val="004101B5"/>
    <w:rsid w:val="004109FD"/>
    <w:rsid w:val="0041120B"/>
    <w:rsid w:val="00412DB0"/>
    <w:rsid w:val="004137F7"/>
    <w:rsid w:val="004143DA"/>
    <w:rsid w:val="004144C2"/>
    <w:rsid w:val="00414D80"/>
    <w:rsid w:val="00414E23"/>
    <w:rsid w:val="00415AF7"/>
    <w:rsid w:val="00415B43"/>
    <w:rsid w:val="0041617E"/>
    <w:rsid w:val="0041630B"/>
    <w:rsid w:val="00416F18"/>
    <w:rsid w:val="004170C2"/>
    <w:rsid w:val="00417D56"/>
    <w:rsid w:val="004206D1"/>
    <w:rsid w:val="004208A8"/>
    <w:rsid w:val="00421E05"/>
    <w:rsid w:val="004225BF"/>
    <w:rsid w:val="00422653"/>
    <w:rsid w:val="00422D3B"/>
    <w:rsid w:val="00423D77"/>
    <w:rsid w:val="00423F6C"/>
    <w:rsid w:val="00423FD3"/>
    <w:rsid w:val="00424D8A"/>
    <w:rsid w:val="004254D0"/>
    <w:rsid w:val="00425DC2"/>
    <w:rsid w:val="00426258"/>
    <w:rsid w:val="004267DD"/>
    <w:rsid w:val="00426952"/>
    <w:rsid w:val="00426D6E"/>
    <w:rsid w:val="0043121B"/>
    <w:rsid w:val="00431E50"/>
    <w:rsid w:val="00432236"/>
    <w:rsid w:val="0043341B"/>
    <w:rsid w:val="00433C67"/>
    <w:rsid w:val="00434484"/>
    <w:rsid w:val="004346C6"/>
    <w:rsid w:val="004353D2"/>
    <w:rsid w:val="00435915"/>
    <w:rsid w:val="00436CE1"/>
    <w:rsid w:val="004377A9"/>
    <w:rsid w:val="00437B8D"/>
    <w:rsid w:val="00437F2E"/>
    <w:rsid w:val="00440731"/>
    <w:rsid w:val="00440C9B"/>
    <w:rsid w:val="0044238C"/>
    <w:rsid w:val="0044298F"/>
    <w:rsid w:val="00443647"/>
    <w:rsid w:val="00443CEA"/>
    <w:rsid w:val="004453B1"/>
    <w:rsid w:val="004456B6"/>
    <w:rsid w:val="00445B92"/>
    <w:rsid w:val="00445CB8"/>
    <w:rsid w:val="00446474"/>
    <w:rsid w:val="00447F26"/>
    <w:rsid w:val="00447F7B"/>
    <w:rsid w:val="004509C2"/>
    <w:rsid w:val="00450EEC"/>
    <w:rsid w:val="00451288"/>
    <w:rsid w:val="004512D8"/>
    <w:rsid w:val="00451949"/>
    <w:rsid w:val="0045194A"/>
    <w:rsid w:val="0045290E"/>
    <w:rsid w:val="00452FCE"/>
    <w:rsid w:val="00453235"/>
    <w:rsid w:val="00453542"/>
    <w:rsid w:val="0045377C"/>
    <w:rsid w:val="00453E0B"/>
    <w:rsid w:val="00454795"/>
    <w:rsid w:val="0045610F"/>
    <w:rsid w:val="004569EC"/>
    <w:rsid w:val="00456ADD"/>
    <w:rsid w:val="00456B2C"/>
    <w:rsid w:val="004578D1"/>
    <w:rsid w:val="00457BAD"/>
    <w:rsid w:val="00460064"/>
    <w:rsid w:val="00460414"/>
    <w:rsid w:val="004608F7"/>
    <w:rsid w:val="00460D78"/>
    <w:rsid w:val="0046107E"/>
    <w:rsid w:val="00461592"/>
    <w:rsid w:val="00461829"/>
    <w:rsid w:val="004623DE"/>
    <w:rsid w:val="00462459"/>
    <w:rsid w:val="00462585"/>
    <w:rsid w:val="00462792"/>
    <w:rsid w:val="004628B1"/>
    <w:rsid w:val="004629BC"/>
    <w:rsid w:val="0046332E"/>
    <w:rsid w:val="004635D0"/>
    <w:rsid w:val="0046361C"/>
    <w:rsid w:val="00463C22"/>
    <w:rsid w:val="00464072"/>
    <w:rsid w:val="004648C3"/>
    <w:rsid w:val="00464B03"/>
    <w:rsid w:val="00464C83"/>
    <w:rsid w:val="00464E54"/>
    <w:rsid w:val="0046558F"/>
    <w:rsid w:val="00466494"/>
    <w:rsid w:val="00466743"/>
    <w:rsid w:val="00466D60"/>
    <w:rsid w:val="0046701E"/>
    <w:rsid w:val="0047037E"/>
    <w:rsid w:val="00470ACD"/>
    <w:rsid w:val="004725F6"/>
    <w:rsid w:val="00473151"/>
    <w:rsid w:val="00473311"/>
    <w:rsid w:val="004736CA"/>
    <w:rsid w:val="00474273"/>
    <w:rsid w:val="00476A63"/>
    <w:rsid w:val="00476C96"/>
    <w:rsid w:val="00476F76"/>
    <w:rsid w:val="00477254"/>
    <w:rsid w:val="00477A4E"/>
    <w:rsid w:val="00477F3A"/>
    <w:rsid w:val="004800F3"/>
    <w:rsid w:val="004805AF"/>
    <w:rsid w:val="00480B72"/>
    <w:rsid w:val="00482A6C"/>
    <w:rsid w:val="00482E71"/>
    <w:rsid w:val="00483CC2"/>
    <w:rsid w:val="0048416B"/>
    <w:rsid w:val="004847B6"/>
    <w:rsid w:val="004847F2"/>
    <w:rsid w:val="00484D4C"/>
    <w:rsid w:val="00484DA5"/>
    <w:rsid w:val="004852FF"/>
    <w:rsid w:val="004872F9"/>
    <w:rsid w:val="004877E3"/>
    <w:rsid w:val="004909F2"/>
    <w:rsid w:val="00492138"/>
    <w:rsid w:val="0049219B"/>
    <w:rsid w:val="0049264A"/>
    <w:rsid w:val="00492664"/>
    <w:rsid w:val="004928A8"/>
    <w:rsid w:val="0049315E"/>
    <w:rsid w:val="004933DB"/>
    <w:rsid w:val="004934F1"/>
    <w:rsid w:val="004935CB"/>
    <w:rsid w:val="004936FD"/>
    <w:rsid w:val="00493BE7"/>
    <w:rsid w:val="004942FE"/>
    <w:rsid w:val="00494B53"/>
    <w:rsid w:val="00495DD4"/>
    <w:rsid w:val="00497409"/>
    <w:rsid w:val="00497597"/>
    <w:rsid w:val="00497F75"/>
    <w:rsid w:val="004A01EA"/>
    <w:rsid w:val="004A09FF"/>
    <w:rsid w:val="004A0B98"/>
    <w:rsid w:val="004A1381"/>
    <w:rsid w:val="004A320D"/>
    <w:rsid w:val="004A390D"/>
    <w:rsid w:val="004A4102"/>
    <w:rsid w:val="004A4361"/>
    <w:rsid w:val="004A4A68"/>
    <w:rsid w:val="004A51D1"/>
    <w:rsid w:val="004A5973"/>
    <w:rsid w:val="004A5A1E"/>
    <w:rsid w:val="004A5B3B"/>
    <w:rsid w:val="004A632D"/>
    <w:rsid w:val="004A7B62"/>
    <w:rsid w:val="004B0513"/>
    <w:rsid w:val="004B0B88"/>
    <w:rsid w:val="004B14E6"/>
    <w:rsid w:val="004B2A08"/>
    <w:rsid w:val="004B3108"/>
    <w:rsid w:val="004B39D3"/>
    <w:rsid w:val="004B54C5"/>
    <w:rsid w:val="004B5D70"/>
    <w:rsid w:val="004B5EE8"/>
    <w:rsid w:val="004B64E1"/>
    <w:rsid w:val="004B6D51"/>
    <w:rsid w:val="004B6E46"/>
    <w:rsid w:val="004B749F"/>
    <w:rsid w:val="004B7B7A"/>
    <w:rsid w:val="004C029E"/>
    <w:rsid w:val="004C05E0"/>
    <w:rsid w:val="004C0A1F"/>
    <w:rsid w:val="004C17A2"/>
    <w:rsid w:val="004C1AA8"/>
    <w:rsid w:val="004C1CD5"/>
    <w:rsid w:val="004C3887"/>
    <w:rsid w:val="004C3FCC"/>
    <w:rsid w:val="004C4E57"/>
    <w:rsid w:val="004C4EB2"/>
    <w:rsid w:val="004C5AB3"/>
    <w:rsid w:val="004C5F8B"/>
    <w:rsid w:val="004C6E29"/>
    <w:rsid w:val="004C6ED0"/>
    <w:rsid w:val="004C6FA7"/>
    <w:rsid w:val="004C769E"/>
    <w:rsid w:val="004C772A"/>
    <w:rsid w:val="004C7C13"/>
    <w:rsid w:val="004C7CA6"/>
    <w:rsid w:val="004D03BC"/>
    <w:rsid w:val="004D054F"/>
    <w:rsid w:val="004D1491"/>
    <w:rsid w:val="004D14B8"/>
    <w:rsid w:val="004D1D14"/>
    <w:rsid w:val="004D20B2"/>
    <w:rsid w:val="004D229A"/>
    <w:rsid w:val="004D23C1"/>
    <w:rsid w:val="004D2850"/>
    <w:rsid w:val="004D3623"/>
    <w:rsid w:val="004D36FB"/>
    <w:rsid w:val="004D3EF3"/>
    <w:rsid w:val="004D44A7"/>
    <w:rsid w:val="004D4E69"/>
    <w:rsid w:val="004D56CD"/>
    <w:rsid w:val="004D58F5"/>
    <w:rsid w:val="004D5D04"/>
    <w:rsid w:val="004D651B"/>
    <w:rsid w:val="004D682A"/>
    <w:rsid w:val="004D7C17"/>
    <w:rsid w:val="004E01D7"/>
    <w:rsid w:val="004E10B1"/>
    <w:rsid w:val="004E26F2"/>
    <w:rsid w:val="004E3ABF"/>
    <w:rsid w:val="004E4054"/>
    <w:rsid w:val="004E4700"/>
    <w:rsid w:val="004E625A"/>
    <w:rsid w:val="004E6566"/>
    <w:rsid w:val="004E6760"/>
    <w:rsid w:val="004E67B0"/>
    <w:rsid w:val="004E704D"/>
    <w:rsid w:val="004E7066"/>
    <w:rsid w:val="004E7943"/>
    <w:rsid w:val="004F0679"/>
    <w:rsid w:val="004F06B6"/>
    <w:rsid w:val="004F1407"/>
    <w:rsid w:val="004F2362"/>
    <w:rsid w:val="004F27E8"/>
    <w:rsid w:val="004F297B"/>
    <w:rsid w:val="004F2C8C"/>
    <w:rsid w:val="004F3A9E"/>
    <w:rsid w:val="004F43E2"/>
    <w:rsid w:val="004F486C"/>
    <w:rsid w:val="004F4885"/>
    <w:rsid w:val="004F4C7D"/>
    <w:rsid w:val="004F5B6C"/>
    <w:rsid w:val="004F5D6C"/>
    <w:rsid w:val="004F6ED5"/>
    <w:rsid w:val="004F6ED6"/>
    <w:rsid w:val="00500071"/>
    <w:rsid w:val="005001E7"/>
    <w:rsid w:val="00500321"/>
    <w:rsid w:val="0050033D"/>
    <w:rsid w:val="00501379"/>
    <w:rsid w:val="00501DB8"/>
    <w:rsid w:val="00503EE5"/>
    <w:rsid w:val="00504139"/>
    <w:rsid w:val="005043FC"/>
    <w:rsid w:val="00504FE8"/>
    <w:rsid w:val="005051C5"/>
    <w:rsid w:val="005053D3"/>
    <w:rsid w:val="00505C2A"/>
    <w:rsid w:val="0050647E"/>
    <w:rsid w:val="0050776B"/>
    <w:rsid w:val="00507990"/>
    <w:rsid w:val="00510047"/>
    <w:rsid w:val="00510AA3"/>
    <w:rsid w:val="00511242"/>
    <w:rsid w:val="00511616"/>
    <w:rsid w:val="00512314"/>
    <w:rsid w:val="00512BB9"/>
    <w:rsid w:val="00512CE5"/>
    <w:rsid w:val="005135C1"/>
    <w:rsid w:val="00513650"/>
    <w:rsid w:val="00513798"/>
    <w:rsid w:val="005139F1"/>
    <w:rsid w:val="00513CFF"/>
    <w:rsid w:val="00513E33"/>
    <w:rsid w:val="00514667"/>
    <w:rsid w:val="00514ABE"/>
    <w:rsid w:val="00514E8E"/>
    <w:rsid w:val="00515A55"/>
    <w:rsid w:val="00515B83"/>
    <w:rsid w:val="00515D39"/>
    <w:rsid w:val="00516794"/>
    <w:rsid w:val="00516885"/>
    <w:rsid w:val="00517FE6"/>
    <w:rsid w:val="0052088D"/>
    <w:rsid w:val="005211D1"/>
    <w:rsid w:val="00521BBC"/>
    <w:rsid w:val="00521C39"/>
    <w:rsid w:val="00522174"/>
    <w:rsid w:val="00522539"/>
    <w:rsid w:val="00522A01"/>
    <w:rsid w:val="00522E69"/>
    <w:rsid w:val="0052381A"/>
    <w:rsid w:val="005250C1"/>
    <w:rsid w:val="00525F9F"/>
    <w:rsid w:val="00526F4F"/>
    <w:rsid w:val="005272DB"/>
    <w:rsid w:val="00527603"/>
    <w:rsid w:val="00530EFB"/>
    <w:rsid w:val="005330EB"/>
    <w:rsid w:val="00533EF7"/>
    <w:rsid w:val="00534F68"/>
    <w:rsid w:val="00534FC7"/>
    <w:rsid w:val="005351A4"/>
    <w:rsid w:val="00535281"/>
    <w:rsid w:val="00535BF1"/>
    <w:rsid w:val="00535FB5"/>
    <w:rsid w:val="00535FD8"/>
    <w:rsid w:val="005360E8"/>
    <w:rsid w:val="00536DE9"/>
    <w:rsid w:val="00540578"/>
    <w:rsid w:val="00541FDA"/>
    <w:rsid w:val="00542E3F"/>
    <w:rsid w:val="005449C7"/>
    <w:rsid w:val="0054510F"/>
    <w:rsid w:val="005478F9"/>
    <w:rsid w:val="00547A9C"/>
    <w:rsid w:val="005510F2"/>
    <w:rsid w:val="00552BF9"/>
    <w:rsid w:val="005531A2"/>
    <w:rsid w:val="0055332A"/>
    <w:rsid w:val="00553657"/>
    <w:rsid w:val="00553E28"/>
    <w:rsid w:val="00554211"/>
    <w:rsid w:val="005547CD"/>
    <w:rsid w:val="00555653"/>
    <w:rsid w:val="005567CF"/>
    <w:rsid w:val="00557091"/>
    <w:rsid w:val="0055751B"/>
    <w:rsid w:val="00557709"/>
    <w:rsid w:val="0056011D"/>
    <w:rsid w:val="005602C0"/>
    <w:rsid w:val="005603D5"/>
    <w:rsid w:val="0056054C"/>
    <w:rsid w:val="00560B94"/>
    <w:rsid w:val="00560E82"/>
    <w:rsid w:val="005615B8"/>
    <w:rsid w:val="005616C0"/>
    <w:rsid w:val="005617D8"/>
    <w:rsid w:val="00561954"/>
    <w:rsid w:val="00561C31"/>
    <w:rsid w:val="0056244C"/>
    <w:rsid w:val="00562F89"/>
    <w:rsid w:val="0056365A"/>
    <w:rsid w:val="00563933"/>
    <w:rsid w:val="00563D0A"/>
    <w:rsid w:val="00565559"/>
    <w:rsid w:val="00565909"/>
    <w:rsid w:val="0056590D"/>
    <w:rsid w:val="00565C3C"/>
    <w:rsid w:val="00565F2E"/>
    <w:rsid w:val="005667F1"/>
    <w:rsid w:val="00566841"/>
    <w:rsid w:val="00566963"/>
    <w:rsid w:val="00566B7F"/>
    <w:rsid w:val="005712B1"/>
    <w:rsid w:val="005716F7"/>
    <w:rsid w:val="00572016"/>
    <w:rsid w:val="00572021"/>
    <w:rsid w:val="00572FF3"/>
    <w:rsid w:val="00573226"/>
    <w:rsid w:val="0057326A"/>
    <w:rsid w:val="00573924"/>
    <w:rsid w:val="00573E9D"/>
    <w:rsid w:val="00573F0C"/>
    <w:rsid w:val="005750FB"/>
    <w:rsid w:val="005751C0"/>
    <w:rsid w:val="005751FC"/>
    <w:rsid w:val="0057627A"/>
    <w:rsid w:val="00576DF1"/>
    <w:rsid w:val="00576F8D"/>
    <w:rsid w:val="0057795E"/>
    <w:rsid w:val="00577A5C"/>
    <w:rsid w:val="00577AC0"/>
    <w:rsid w:val="00577CE2"/>
    <w:rsid w:val="005802BA"/>
    <w:rsid w:val="00580A5F"/>
    <w:rsid w:val="00580B00"/>
    <w:rsid w:val="005821BF"/>
    <w:rsid w:val="005834E6"/>
    <w:rsid w:val="0058354F"/>
    <w:rsid w:val="005838FE"/>
    <w:rsid w:val="0058404E"/>
    <w:rsid w:val="00584240"/>
    <w:rsid w:val="005848AB"/>
    <w:rsid w:val="00584BE7"/>
    <w:rsid w:val="00586926"/>
    <w:rsid w:val="00586BAF"/>
    <w:rsid w:val="005876BD"/>
    <w:rsid w:val="00590DE9"/>
    <w:rsid w:val="00590F54"/>
    <w:rsid w:val="005920B3"/>
    <w:rsid w:val="0059223A"/>
    <w:rsid w:val="005924F5"/>
    <w:rsid w:val="00592ECC"/>
    <w:rsid w:val="00593213"/>
    <w:rsid w:val="00593324"/>
    <w:rsid w:val="005935EC"/>
    <w:rsid w:val="005943F5"/>
    <w:rsid w:val="0059441C"/>
    <w:rsid w:val="00596CA4"/>
    <w:rsid w:val="00597B52"/>
    <w:rsid w:val="005A025A"/>
    <w:rsid w:val="005A070F"/>
    <w:rsid w:val="005A086F"/>
    <w:rsid w:val="005A0FE3"/>
    <w:rsid w:val="005A11BA"/>
    <w:rsid w:val="005A19E6"/>
    <w:rsid w:val="005A323B"/>
    <w:rsid w:val="005A32E5"/>
    <w:rsid w:val="005A355D"/>
    <w:rsid w:val="005A3659"/>
    <w:rsid w:val="005A388E"/>
    <w:rsid w:val="005A50CB"/>
    <w:rsid w:val="005A5697"/>
    <w:rsid w:val="005A5A0B"/>
    <w:rsid w:val="005A625E"/>
    <w:rsid w:val="005A66B5"/>
    <w:rsid w:val="005A693D"/>
    <w:rsid w:val="005B0BC7"/>
    <w:rsid w:val="005B1CB8"/>
    <w:rsid w:val="005B2C0F"/>
    <w:rsid w:val="005B3C7F"/>
    <w:rsid w:val="005B567C"/>
    <w:rsid w:val="005B5D0E"/>
    <w:rsid w:val="005B6BE5"/>
    <w:rsid w:val="005C0059"/>
    <w:rsid w:val="005C1595"/>
    <w:rsid w:val="005C1BE8"/>
    <w:rsid w:val="005C314D"/>
    <w:rsid w:val="005C4159"/>
    <w:rsid w:val="005C4652"/>
    <w:rsid w:val="005C5B68"/>
    <w:rsid w:val="005C657D"/>
    <w:rsid w:val="005C67AA"/>
    <w:rsid w:val="005C68A6"/>
    <w:rsid w:val="005C6B3B"/>
    <w:rsid w:val="005C7B46"/>
    <w:rsid w:val="005C7D67"/>
    <w:rsid w:val="005C7EC7"/>
    <w:rsid w:val="005D036F"/>
    <w:rsid w:val="005D130A"/>
    <w:rsid w:val="005D1356"/>
    <w:rsid w:val="005D1D85"/>
    <w:rsid w:val="005D2278"/>
    <w:rsid w:val="005D22DF"/>
    <w:rsid w:val="005D33E7"/>
    <w:rsid w:val="005D35D2"/>
    <w:rsid w:val="005D4917"/>
    <w:rsid w:val="005D5968"/>
    <w:rsid w:val="005D67FE"/>
    <w:rsid w:val="005D6DC4"/>
    <w:rsid w:val="005D73FC"/>
    <w:rsid w:val="005E08C6"/>
    <w:rsid w:val="005E0BD9"/>
    <w:rsid w:val="005E286D"/>
    <w:rsid w:val="005E3FC7"/>
    <w:rsid w:val="005E4447"/>
    <w:rsid w:val="005E5385"/>
    <w:rsid w:val="005E5711"/>
    <w:rsid w:val="005E6201"/>
    <w:rsid w:val="005E63DE"/>
    <w:rsid w:val="005E65AD"/>
    <w:rsid w:val="005E66B2"/>
    <w:rsid w:val="005E6767"/>
    <w:rsid w:val="005E78AD"/>
    <w:rsid w:val="005F0105"/>
    <w:rsid w:val="005F100B"/>
    <w:rsid w:val="005F10DC"/>
    <w:rsid w:val="005F167D"/>
    <w:rsid w:val="005F16E8"/>
    <w:rsid w:val="005F1A58"/>
    <w:rsid w:val="005F1CD9"/>
    <w:rsid w:val="005F1D74"/>
    <w:rsid w:val="005F2C68"/>
    <w:rsid w:val="005F32EA"/>
    <w:rsid w:val="005F33C9"/>
    <w:rsid w:val="005F3581"/>
    <w:rsid w:val="005F507F"/>
    <w:rsid w:val="005F6273"/>
    <w:rsid w:val="005F6281"/>
    <w:rsid w:val="005F63BC"/>
    <w:rsid w:val="005F7040"/>
    <w:rsid w:val="005F7962"/>
    <w:rsid w:val="00600BE9"/>
    <w:rsid w:val="00601F0F"/>
    <w:rsid w:val="00602199"/>
    <w:rsid w:val="006021DE"/>
    <w:rsid w:val="00603714"/>
    <w:rsid w:val="00603D1D"/>
    <w:rsid w:val="00604467"/>
    <w:rsid w:val="00604D1A"/>
    <w:rsid w:val="00604E54"/>
    <w:rsid w:val="00605AB9"/>
    <w:rsid w:val="00605B1A"/>
    <w:rsid w:val="00607CD1"/>
    <w:rsid w:val="00610BFB"/>
    <w:rsid w:val="00611F4F"/>
    <w:rsid w:val="0061272B"/>
    <w:rsid w:val="00612B03"/>
    <w:rsid w:val="00613D5B"/>
    <w:rsid w:val="00613D93"/>
    <w:rsid w:val="006149ED"/>
    <w:rsid w:val="00615818"/>
    <w:rsid w:val="00615A6E"/>
    <w:rsid w:val="00616065"/>
    <w:rsid w:val="00616609"/>
    <w:rsid w:val="00617705"/>
    <w:rsid w:val="00617A8B"/>
    <w:rsid w:val="00617EFE"/>
    <w:rsid w:val="00620B47"/>
    <w:rsid w:val="0062124F"/>
    <w:rsid w:val="00621BA8"/>
    <w:rsid w:val="00621D29"/>
    <w:rsid w:val="00621E71"/>
    <w:rsid w:val="00621E84"/>
    <w:rsid w:val="00621F00"/>
    <w:rsid w:val="006223EF"/>
    <w:rsid w:val="00622E1E"/>
    <w:rsid w:val="006230F0"/>
    <w:rsid w:val="006233EE"/>
    <w:rsid w:val="00623BAD"/>
    <w:rsid w:val="006246C2"/>
    <w:rsid w:val="0062472F"/>
    <w:rsid w:val="006249DD"/>
    <w:rsid w:val="00624F6F"/>
    <w:rsid w:val="006251C9"/>
    <w:rsid w:val="00626AEB"/>
    <w:rsid w:val="00627A70"/>
    <w:rsid w:val="00627DB7"/>
    <w:rsid w:val="00630267"/>
    <w:rsid w:val="006309EC"/>
    <w:rsid w:val="00630D0D"/>
    <w:rsid w:val="0063112C"/>
    <w:rsid w:val="00631919"/>
    <w:rsid w:val="00631953"/>
    <w:rsid w:val="00631E38"/>
    <w:rsid w:val="006323E4"/>
    <w:rsid w:val="006331D1"/>
    <w:rsid w:val="006331FC"/>
    <w:rsid w:val="0063373F"/>
    <w:rsid w:val="00633762"/>
    <w:rsid w:val="00633DFA"/>
    <w:rsid w:val="00634270"/>
    <w:rsid w:val="00634980"/>
    <w:rsid w:val="00635164"/>
    <w:rsid w:val="00636864"/>
    <w:rsid w:val="00636B93"/>
    <w:rsid w:val="00636C15"/>
    <w:rsid w:val="00637A09"/>
    <w:rsid w:val="00637D73"/>
    <w:rsid w:val="00640343"/>
    <w:rsid w:val="00640FBD"/>
    <w:rsid w:val="006422F2"/>
    <w:rsid w:val="006426E8"/>
    <w:rsid w:val="00642C34"/>
    <w:rsid w:val="006431E2"/>
    <w:rsid w:val="00644F5E"/>
    <w:rsid w:val="00645298"/>
    <w:rsid w:val="006467CC"/>
    <w:rsid w:val="00646B7B"/>
    <w:rsid w:val="0064758B"/>
    <w:rsid w:val="00647D88"/>
    <w:rsid w:val="00647E9D"/>
    <w:rsid w:val="00650462"/>
    <w:rsid w:val="00650D16"/>
    <w:rsid w:val="00651ACD"/>
    <w:rsid w:val="006524AC"/>
    <w:rsid w:val="0065437C"/>
    <w:rsid w:val="00654672"/>
    <w:rsid w:val="00654976"/>
    <w:rsid w:val="00654C51"/>
    <w:rsid w:val="0065530B"/>
    <w:rsid w:val="006560A4"/>
    <w:rsid w:val="00656A47"/>
    <w:rsid w:val="00656FB6"/>
    <w:rsid w:val="00660734"/>
    <w:rsid w:val="00660D50"/>
    <w:rsid w:val="0066184A"/>
    <w:rsid w:val="00661D70"/>
    <w:rsid w:val="00662450"/>
    <w:rsid w:val="00662896"/>
    <w:rsid w:val="00662B3F"/>
    <w:rsid w:val="00662EB2"/>
    <w:rsid w:val="00663102"/>
    <w:rsid w:val="00663560"/>
    <w:rsid w:val="00664FED"/>
    <w:rsid w:val="006670AC"/>
    <w:rsid w:val="00667606"/>
    <w:rsid w:val="00667C07"/>
    <w:rsid w:val="006706AE"/>
    <w:rsid w:val="00670728"/>
    <w:rsid w:val="00670969"/>
    <w:rsid w:val="00671329"/>
    <w:rsid w:val="006719E0"/>
    <w:rsid w:val="00671ADB"/>
    <w:rsid w:val="00672A5C"/>
    <w:rsid w:val="00672C5D"/>
    <w:rsid w:val="00672D9A"/>
    <w:rsid w:val="0067377C"/>
    <w:rsid w:val="0067397D"/>
    <w:rsid w:val="006741CE"/>
    <w:rsid w:val="00675836"/>
    <w:rsid w:val="00675C0F"/>
    <w:rsid w:val="00675C38"/>
    <w:rsid w:val="00675F03"/>
    <w:rsid w:val="00677638"/>
    <w:rsid w:val="00680AAD"/>
    <w:rsid w:val="00680CF4"/>
    <w:rsid w:val="00680FF8"/>
    <w:rsid w:val="006813D1"/>
    <w:rsid w:val="006818F3"/>
    <w:rsid w:val="006819A3"/>
    <w:rsid w:val="00681D6D"/>
    <w:rsid w:val="00682D97"/>
    <w:rsid w:val="00683086"/>
    <w:rsid w:val="00683405"/>
    <w:rsid w:val="00684413"/>
    <w:rsid w:val="00684DB1"/>
    <w:rsid w:val="00685947"/>
    <w:rsid w:val="00685B57"/>
    <w:rsid w:val="00685EC4"/>
    <w:rsid w:val="0069014B"/>
    <w:rsid w:val="006904EF"/>
    <w:rsid w:val="00690D2F"/>
    <w:rsid w:val="00690DAC"/>
    <w:rsid w:val="00691402"/>
    <w:rsid w:val="0069227D"/>
    <w:rsid w:val="006925FA"/>
    <w:rsid w:val="006934C8"/>
    <w:rsid w:val="0069392A"/>
    <w:rsid w:val="0069406F"/>
    <w:rsid w:val="0069427D"/>
    <w:rsid w:val="0069492A"/>
    <w:rsid w:val="006952E7"/>
    <w:rsid w:val="006959A5"/>
    <w:rsid w:val="00696184"/>
    <w:rsid w:val="006973D7"/>
    <w:rsid w:val="00697DBE"/>
    <w:rsid w:val="006A014F"/>
    <w:rsid w:val="006A10FB"/>
    <w:rsid w:val="006A13F7"/>
    <w:rsid w:val="006A16BE"/>
    <w:rsid w:val="006A17A6"/>
    <w:rsid w:val="006A1B8E"/>
    <w:rsid w:val="006A2B62"/>
    <w:rsid w:val="006A36C2"/>
    <w:rsid w:val="006A36DB"/>
    <w:rsid w:val="006A48A1"/>
    <w:rsid w:val="006A4D0A"/>
    <w:rsid w:val="006A51A0"/>
    <w:rsid w:val="006A5892"/>
    <w:rsid w:val="006A67D4"/>
    <w:rsid w:val="006A77E0"/>
    <w:rsid w:val="006B0DEF"/>
    <w:rsid w:val="006B16C6"/>
    <w:rsid w:val="006B1A32"/>
    <w:rsid w:val="006B1E14"/>
    <w:rsid w:val="006B2289"/>
    <w:rsid w:val="006B4850"/>
    <w:rsid w:val="006B58E8"/>
    <w:rsid w:val="006B5F61"/>
    <w:rsid w:val="006B5F8A"/>
    <w:rsid w:val="006B619A"/>
    <w:rsid w:val="006B61E3"/>
    <w:rsid w:val="006B6233"/>
    <w:rsid w:val="006B7BA0"/>
    <w:rsid w:val="006C0A80"/>
    <w:rsid w:val="006C0AAF"/>
    <w:rsid w:val="006C2063"/>
    <w:rsid w:val="006C23E6"/>
    <w:rsid w:val="006C38C5"/>
    <w:rsid w:val="006C3B4C"/>
    <w:rsid w:val="006C4199"/>
    <w:rsid w:val="006C433F"/>
    <w:rsid w:val="006C54CB"/>
    <w:rsid w:val="006C593B"/>
    <w:rsid w:val="006C5DD9"/>
    <w:rsid w:val="006C6604"/>
    <w:rsid w:val="006C7F76"/>
    <w:rsid w:val="006D00A1"/>
    <w:rsid w:val="006D087E"/>
    <w:rsid w:val="006D0963"/>
    <w:rsid w:val="006D0E9D"/>
    <w:rsid w:val="006D1068"/>
    <w:rsid w:val="006D1A58"/>
    <w:rsid w:val="006D2C05"/>
    <w:rsid w:val="006D3329"/>
    <w:rsid w:val="006D3C45"/>
    <w:rsid w:val="006D4A78"/>
    <w:rsid w:val="006D5779"/>
    <w:rsid w:val="006D585A"/>
    <w:rsid w:val="006D71B1"/>
    <w:rsid w:val="006D746D"/>
    <w:rsid w:val="006E0108"/>
    <w:rsid w:val="006E09E7"/>
    <w:rsid w:val="006E17B0"/>
    <w:rsid w:val="006E1F62"/>
    <w:rsid w:val="006E220D"/>
    <w:rsid w:val="006E28CD"/>
    <w:rsid w:val="006E2D12"/>
    <w:rsid w:val="006E3AA3"/>
    <w:rsid w:val="006E4ABB"/>
    <w:rsid w:val="006E4B64"/>
    <w:rsid w:val="006E525B"/>
    <w:rsid w:val="006E5627"/>
    <w:rsid w:val="006E58A8"/>
    <w:rsid w:val="006E70AA"/>
    <w:rsid w:val="006E71BA"/>
    <w:rsid w:val="006E731D"/>
    <w:rsid w:val="006E7420"/>
    <w:rsid w:val="006E7480"/>
    <w:rsid w:val="006E790C"/>
    <w:rsid w:val="006E7AB1"/>
    <w:rsid w:val="006F0183"/>
    <w:rsid w:val="006F0675"/>
    <w:rsid w:val="006F06A3"/>
    <w:rsid w:val="006F08D1"/>
    <w:rsid w:val="006F0D16"/>
    <w:rsid w:val="006F36A0"/>
    <w:rsid w:val="006F3E42"/>
    <w:rsid w:val="006F4E3E"/>
    <w:rsid w:val="006F4E6E"/>
    <w:rsid w:val="006F501B"/>
    <w:rsid w:val="006F5089"/>
    <w:rsid w:val="006F5256"/>
    <w:rsid w:val="006F581F"/>
    <w:rsid w:val="006F5DD0"/>
    <w:rsid w:val="006F634E"/>
    <w:rsid w:val="006F71E8"/>
    <w:rsid w:val="006F7784"/>
    <w:rsid w:val="006F7994"/>
    <w:rsid w:val="00700276"/>
    <w:rsid w:val="00700D0D"/>
    <w:rsid w:val="007011F9"/>
    <w:rsid w:val="00701D1C"/>
    <w:rsid w:val="00702099"/>
    <w:rsid w:val="00702296"/>
    <w:rsid w:val="007025AA"/>
    <w:rsid w:val="007034F7"/>
    <w:rsid w:val="00703852"/>
    <w:rsid w:val="00704413"/>
    <w:rsid w:val="0070480F"/>
    <w:rsid w:val="00704937"/>
    <w:rsid w:val="00706BEB"/>
    <w:rsid w:val="00707825"/>
    <w:rsid w:val="00707F34"/>
    <w:rsid w:val="007104EB"/>
    <w:rsid w:val="00710C53"/>
    <w:rsid w:val="00710F85"/>
    <w:rsid w:val="00711776"/>
    <w:rsid w:val="00711AE4"/>
    <w:rsid w:val="0071372E"/>
    <w:rsid w:val="00713E49"/>
    <w:rsid w:val="00713E6C"/>
    <w:rsid w:val="00714648"/>
    <w:rsid w:val="007148B4"/>
    <w:rsid w:val="00715118"/>
    <w:rsid w:val="00715EC8"/>
    <w:rsid w:val="00716377"/>
    <w:rsid w:val="007164CB"/>
    <w:rsid w:val="00716DAE"/>
    <w:rsid w:val="007200A6"/>
    <w:rsid w:val="00721ED0"/>
    <w:rsid w:val="00722195"/>
    <w:rsid w:val="0072300E"/>
    <w:rsid w:val="007234D8"/>
    <w:rsid w:val="00724556"/>
    <w:rsid w:val="00724769"/>
    <w:rsid w:val="0072480D"/>
    <w:rsid w:val="00724B15"/>
    <w:rsid w:val="007256A1"/>
    <w:rsid w:val="0072629C"/>
    <w:rsid w:val="00726B7F"/>
    <w:rsid w:val="0072761D"/>
    <w:rsid w:val="00727D76"/>
    <w:rsid w:val="00727DCF"/>
    <w:rsid w:val="00730387"/>
    <w:rsid w:val="007312F0"/>
    <w:rsid w:val="00731E5B"/>
    <w:rsid w:val="0073208E"/>
    <w:rsid w:val="00733C2D"/>
    <w:rsid w:val="00734957"/>
    <w:rsid w:val="00734A70"/>
    <w:rsid w:val="00735028"/>
    <w:rsid w:val="0073515A"/>
    <w:rsid w:val="00735464"/>
    <w:rsid w:val="007356C4"/>
    <w:rsid w:val="0073586D"/>
    <w:rsid w:val="007359A8"/>
    <w:rsid w:val="00736F44"/>
    <w:rsid w:val="00736F8F"/>
    <w:rsid w:val="007374E3"/>
    <w:rsid w:val="00740C83"/>
    <w:rsid w:val="00740D15"/>
    <w:rsid w:val="00741848"/>
    <w:rsid w:val="007427E7"/>
    <w:rsid w:val="00742B7B"/>
    <w:rsid w:val="00742E18"/>
    <w:rsid w:val="00743C9C"/>
    <w:rsid w:val="007451DB"/>
    <w:rsid w:val="00745FCA"/>
    <w:rsid w:val="00745FF3"/>
    <w:rsid w:val="007465F1"/>
    <w:rsid w:val="007467E1"/>
    <w:rsid w:val="00747A5B"/>
    <w:rsid w:val="00747EA7"/>
    <w:rsid w:val="0075023A"/>
    <w:rsid w:val="007502FE"/>
    <w:rsid w:val="0075091A"/>
    <w:rsid w:val="00750EB6"/>
    <w:rsid w:val="007511FF"/>
    <w:rsid w:val="007512D6"/>
    <w:rsid w:val="007515FC"/>
    <w:rsid w:val="0075162F"/>
    <w:rsid w:val="007516F0"/>
    <w:rsid w:val="00752ECE"/>
    <w:rsid w:val="00754F05"/>
    <w:rsid w:val="00755145"/>
    <w:rsid w:val="007557DA"/>
    <w:rsid w:val="0075707F"/>
    <w:rsid w:val="00757967"/>
    <w:rsid w:val="00757BC4"/>
    <w:rsid w:val="0076006D"/>
    <w:rsid w:val="00760131"/>
    <w:rsid w:val="00761049"/>
    <w:rsid w:val="00761078"/>
    <w:rsid w:val="00761BD8"/>
    <w:rsid w:val="0076232E"/>
    <w:rsid w:val="007630A9"/>
    <w:rsid w:val="007648B7"/>
    <w:rsid w:val="007648CE"/>
    <w:rsid w:val="007649DE"/>
    <w:rsid w:val="007655D8"/>
    <w:rsid w:val="00765E58"/>
    <w:rsid w:val="00766283"/>
    <w:rsid w:val="007662BC"/>
    <w:rsid w:val="007662F9"/>
    <w:rsid w:val="00766D53"/>
    <w:rsid w:val="00767697"/>
    <w:rsid w:val="0077062A"/>
    <w:rsid w:val="00770701"/>
    <w:rsid w:val="00770A4C"/>
    <w:rsid w:val="00770AC8"/>
    <w:rsid w:val="00770B6C"/>
    <w:rsid w:val="00771175"/>
    <w:rsid w:val="00771184"/>
    <w:rsid w:val="007714E6"/>
    <w:rsid w:val="007714E9"/>
    <w:rsid w:val="00772069"/>
    <w:rsid w:val="00772810"/>
    <w:rsid w:val="00772A8C"/>
    <w:rsid w:val="007732D9"/>
    <w:rsid w:val="00773342"/>
    <w:rsid w:val="00773887"/>
    <w:rsid w:val="0077394D"/>
    <w:rsid w:val="00773985"/>
    <w:rsid w:val="00773B8F"/>
    <w:rsid w:val="00773C20"/>
    <w:rsid w:val="00773CFE"/>
    <w:rsid w:val="00774C6D"/>
    <w:rsid w:val="00775045"/>
    <w:rsid w:val="00775259"/>
    <w:rsid w:val="0077544D"/>
    <w:rsid w:val="00775B18"/>
    <w:rsid w:val="00775E78"/>
    <w:rsid w:val="00777F92"/>
    <w:rsid w:val="0078062B"/>
    <w:rsid w:val="007824D8"/>
    <w:rsid w:val="007839F4"/>
    <w:rsid w:val="00783B1B"/>
    <w:rsid w:val="00783F78"/>
    <w:rsid w:val="0078457B"/>
    <w:rsid w:val="00784FCE"/>
    <w:rsid w:val="00785649"/>
    <w:rsid w:val="00785DC8"/>
    <w:rsid w:val="0078614F"/>
    <w:rsid w:val="00786B04"/>
    <w:rsid w:val="007906D6"/>
    <w:rsid w:val="00790ED8"/>
    <w:rsid w:val="00791A99"/>
    <w:rsid w:val="007926CD"/>
    <w:rsid w:val="0079310E"/>
    <w:rsid w:val="007931FD"/>
    <w:rsid w:val="0079445E"/>
    <w:rsid w:val="00794B5D"/>
    <w:rsid w:val="00794BDD"/>
    <w:rsid w:val="007954B3"/>
    <w:rsid w:val="00795830"/>
    <w:rsid w:val="0079599C"/>
    <w:rsid w:val="007964B8"/>
    <w:rsid w:val="00796D37"/>
    <w:rsid w:val="007A027A"/>
    <w:rsid w:val="007A031D"/>
    <w:rsid w:val="007A0381"/>
    <w:rsid w:val="007A061B"/>
    <w:rsid w:val="007A0804"/>
    <w:rsid w:val="007A155F"/>
    <w:rsid w:val="007A3069"/>
    <w:rsid w:val="007A363D"/>
    <w:rsid w:val="007A3C13"/>
    <w:rsid w:val="007A43AB"/>
    <w:rsid w:val="007A48A7"/>
    <w:rsid w:val="007A5689"/>
    <w:rsid w:val="007A5927"/>
    <w:rsid w:val="007A68E9"/>
    <w:rsid w:val="007A68EA"/>
    <w:rsid w:val="007A6FCD"/>
    <w:rsid w:val="007A7CB1"/>
    <w:rsid w:val="007B0671"/>
    <w:rsid w:val="007B0F87"/>
    <w:rsid w:val="007B140A"/>
    <w:rsid w:val="007B1C5A"/>
    <w:rsid w:val="007B1E24"/>
    <w:rsid w:val="007B2204"/>
    <w:rsid w:val="007B253D"/>
    <w:rsid w:val="007B26C9"/>
    <w:rsid w:val="007B362D"/>
    <w:rsid w:val="007B3F94"/>
    <w:rsid w:val="007B4142"/>
    <w:rsid w:val="007B5141"/>
    <w:rsid w:val="007B5E00"/>
    <w:rsid w:val="007B605D"/>
    <w:rsid w:val="007B69E7"/>
    <w:rsid w:val="007B74B9"/>
    <w:rsid w:val="007B7AAA"/>
    <w:rsid w:val="007C0EFA"/>
    <w:rsid w:val="007C1609"/>
    <w:rsid w:val="007C1682"/>
    <w:rsid w:val="007C261C"/>
    <w:rsid w:val="007C313E"/>
    <w:rsid w:val="007C367F"/>
    <w:rsid w:val="007C39EC"/>
    <w:rsid w:val="007C42D6"/>
    <w:rsid w:val="007C431A"/>
    <w:rsid w:val="007C4897"/>
    <w:rsid w:val="007C537D"/>
    <w:rsid w:val="007C70F7"/>
    <w:rsid w:val="007C7FC0"/>
    <w:rsid w:val="007D2401"/>
    <w:rsid w:val="007D2BF6"/>
    <w:rsid w:val="007D2EDD"/>
    <w:rsid w:val="007D3343"/>
    <w:rsid w:val="007D355D"/>
    <w:rsid w:val="007D40D6"/>
    <w:rsid w:val="007D5A84"/>
    <w:rsid w:val="007D6A77"/>
    <w:rsid w:val="007D6ADD"/>
    <w:rsid w:val="007D70A6"/>
    <w:rsid w:val="007E05A8"/>
    <w:rsid w:val="007E219B"/>
    <w:rsid w:val="007E494A"/>
    <w:rsid w:val="007E5C47"/>
    <w:rsid w:val="007E5FB0"/>
    <w:rsid w:val="007E6A73"/>
    <w:rsid w:val="007E6F40"/>
    <w:rsid w:val="007E6FA5"/>
    <w:rsid w:val="007E7C20"/>
    <w:rsid w:val="007F0310"/>
    <w:rsid w:val="007F0530"/>
    <w:rsid w:val="007F0550"/>
    <w:rsid w:val="007F169D"/>
    <w:rsid w:val="007F1C10"/>
    <w:rsid w:val="007F2D3B"/>
    <w:rsid w:val="007F4100"/>
    <w:rsid w:val="007F54DE"/>
    <w:rsid w:val="007F564E"/>
    <w:rsid w:val="007F5AB2"/>
    <w:rsid w:val="007F6439"/>
    <w:rsid w:val="007F706A"/>
    <w:rsid w:val="007F7FCC"/>
    <w:rsid w:val="0080175A"/>
    <w:rsid w:val="00802DBB"/>
    <w:rsid w:val="00803052"/>
    <w:rsid w:val="0080342B"/>
    <w:rsid w:val="008044DB"/>
    <w:rsid w:val="00804831"/>
    <w:rsid w:val="008049FC"/>
    <w:rsid w:val="00804E7C"/>
    <w:rsid w:val="008054CB"/>
    <w:rsid w:val="00805B90"/>
    <w:rsid w:val="00805BC7"/>
    <w:rsid w:val="00805FDC"/>
    <w:rsid w:val="008060AE"/>
    <w:rsid w:val="008063D0"/>
    <w:rsid w:val="00806B08"/>
    <w:rsid w:val="00807079"/>
    <w:rsid w:val="00807E5C"/>
    <w:rsid w:val="00810205"/>
    <w:rsid w:val="00810D5B"/>
    <w:rsid w:val="00810DBE"/>
    <w:rsid w:val="0081144D"/>
    <w:rsid w:val="008121D4"/>
    <w:rsid w:val="008122C4"/>
    <w:rsid w:val="00812725"/>
    <w:rsid w:val="00813384"/>
    <w:rsid w:val="0081354A"/>
    <w:rsid w:val="00813C13"/>
    <w:rsid w:val="00817208"/>
    <w:rsid w:val="0082050D"/>
    <w:rsid w:val="008210ED"/>
    <w:rsid w:val="00821FF2"/>
    <w:rsid w:val="0082263C"/>
    <w:rsid w:val="00822A27"/>
    <w:rsid w:val="00822E79"/>
    <w:rsid w:val="00823467"/>
    <w:rsid w:val="00823C48"/>
    <w:rsid w:val="00823F7C"/>
    <w:rsid w:val="008244FB"/>
    <w:rsid w:val="00824B09"/>
    <w:rsid w:val="00824C71"/>
    <w:rsid w:val="0082580D"/>
    <w:rsid w:val="0082659A"/>
    <w:rsid w:val="0082673A"/>
    <w:rsid w:val="00826FB0"/>
    <w:rsid w:val="00830918"/>
    <w:rsid w:val="00831031"/>
    <w:rsid w:val="008314C2"/>
    <w:rsid w:val="00831783"/>
    <w:rsid w:val="00831A85"/>
    <w:rsid w:val="00832208"/>
    <w:rsid w:val="00832A6E"/>
    <w:rsid w:val="0083329A"/>
    <w:rsid w:val="008337CD"/>
    <w:rsid w:val="00835375"/>
    <w:rsid w:val="00835E33"/>
    <w:rsid w:val="00836903"/>
    <w:rsid w:val="00836A00"/>
    <w:rsid w:val="00836CDF"/>
    <w:rsid w:val="00840266"/>
    <w:rsid w:val="008402C3"/>
    <w:rsid w:val="008410FE"/>
    <w:rsid w:val="0084353B"/>
    <w:rsid w:val="008439FB"/>
    <w:rsid w:val="008442EC"/>
    <w:rsid w:val="0084454A"/>
    <w:rsid w:val="00845254"/>
    <w:rsid w:val="0084693D"/>
    <w:rsid w:val="008475AB"/>
    <w:rsid w:val="00847FFA"/>
    <w:rsid w:val="00851116"/>
    <w:rsid w:val="008512F6"/>
    <w:rsid w:val="00853023"/>
    <w:rsid w:val="00853802"/>
    <w:rsid w:val="00853DD4"/>
    <w:rsid w:val="0085491D"/>
    <w:rsid w:val="00854BF6"/>
    <w:rsid w:val="00854F2F"/>
    <w:rsid w:val="00855465"/>
    <w:rsid w:val="00856396"/>
    <w:rsid w:val="008574C2"/>
    <w:rsid w:val="00860184"/>
    <w:rsid w:val="00860782"/>
    <w:rsid w:val="00860EDA"/>
    <w:rsid w:val="008610D3"/>
    <w:rsid w:val="00861C07"/>
    <w:rsid w:val="00862210"/>
    <w:rsid w:val="008627EE"/>
    <w:rsid w:val="0086288C"/>
    <w:rsid w:val="0086330C"/>
    <w:rsid w:val="00863686"/>
    <w:rsid w:val="008644ED"/>
    <w:rsid w:val="00864569"/>
    <w:rsid w:val="0086573D"/>
    <w:rsid w:val="00865853"/>
    <w:rsid w:val="00865A01"/>
    <w:rsid w:val="00865DA4"/>
    <w:rsid w:val="0086682C"/>
    <w:rsid w:val="00866D4B"/>
    <w:rsid w:val="00866DEC"/>
    <w:rsid w:val="0086710A"/>
    <w:rsid w:val="00870976"/>
    <w:rsid w:val="00870A5D"/>
    <w:rsid w:val="00871947"/>
    <w:rsid w:val="00872408"/>
    <w:rsid w:val="00872DE4"/>
    <w:rsid w:val="00873235"/>
    <w:rsid w:val="00873565"/>
    <w:rsid w:val="00873FEA"/>
    <w:rsid w:val="008743C6"/>
    <w:rsid w:val="00874826"/>
    <w:rsid w:val="008752FD"/>
    <w:rsid w:val="008757F0"/>
    <w:rsid w:val="00875C8C"/>
    <w:rsid w:val="00875F90"/>
    <w:rsid w:val="0087660B"/>
    <w:rsid w:val="00876B06"/>
    <w:rsid w:val="008779E0"/>
    <w:rsid w:val="008801A7"/>
    <w:rsid w:val="0088085F"/>
    <w:rsid w:val="00881E44"/>
    <w:rsid w:val="00881F6C"/>
    <w:rsid w:val="00882969"/>
    <w:rsid w:val="00884200"/>
    <w:rsid w:val="00884535"/>
    <w:rsid w:val="0088477D"/>
    <w:rsid w:val="00884FB0"/>
    <w:rsid w:val="00885C52"/>
    <w:rsid w:val="008875A5"/>
    <w:rsid w:val="0088795F"/>
    <w:rsid w:val="00887C84"/>
    <w:rsid w:val="008903FD"/>
    <w:rsid w:val="00890C2B"/>
    <w:rsid w:val="00890D93"/>
    <w:rsid w:val="00892C6C"/>
    <w:rsid w:val="0089353B"/>
    <w:rsid w:val="008940B7"/>
    <w:rsid w:val="0089517D"/>
    <w:rsid w:val="008951A6"/>
    <w:rsid w:val="00895C5E"/>
    <w:rsid w:val="0089673F"/>
    <w:rsid w:val="00896953"/>
    <w:rsid w:val="008969F0"/>
    <w:rsid w:val="00897A24"/>
    <w:rsid w:val="008A023F"/>
    <w:rsid w:val="008A03BE"/>
    <w:rsid w:val="008A1109"/>
    <w:rsid w:val="008A2098"/>
    <w:rsid w:val="008A24AB"/>
    <w:rsid w:val="008A2B00"/>
    <w:rsid w:val="008A2FD4"/>
    <w:rsid w:val="008A3A11"/>
    <w:rsid w:val="008A3C06"/>
    <w:rsid w:val="008A4D7A"/>
    <w:rsid w:val="008A529B"/>
    <w:rsid w:val="008A65FC"/>
    <w:rsid w:val="008A719B"/>
    <w:rsid w:val="008A7CA1"/>
    <w:rsid w:val="008A7E97"/>
    <w:rsid w:val="008B0373"/>
    <w:rsid w:val="008B055B"/>
    <w:rsid w:val="008B1158"/>
    <w:rsid w:val="008B1562"/>
    <w:rsid w:val="008B2040"/>
    <w:rsid w:val="008B2176"/>
    <w:rsid w:val="008B319F"/>
    <w:rsid w:val="008B3273"/>
    <w:rsid w:val="008B4871"/>
    <w:rsid w:val="008B4CC8"/>
    <w:rsid w:val="008B559D"/>
    <w:rsid w:val="008B7030"/>
    <w:rsid w:val="008B70CF"/>
    <w:rsid w:val="008B7243"/>
    <w:rsid w:val="008C05AE"/>
    <w:rsid w:val="008C0AB6"/>
    <w:rsid w:val="008C0FD0"/>
    <w:rsid w:val="008C18C9"/>
    <w:rsid w:val="008C1EC9"/>
    <w:rsid w:val="008C25B9"/>
    <w:rsid w:val="008C2921"/>
    <w:rsid w:val="008C3419"/>
    <w:rsid w:val="008C3715"/>
    <w:rsid w:val="008C3C41"/>
    <w:rsid w:val="008C3C77"/>
    <w:rsid w:val="008C427E"/>
    <w:rsid w:val="008C5AFE"/>
    <w:rsid w:val="008C69AF"/>
    <w:rsid w:val="008C781D"/>
    <w:rsid w:val="008D04F5"/>
    <w:rsid w:val="008D0612"/>
    <w:rsid w:val="008D0E5A"/>
    <w:rsid w:val="008D10AC"/>
    <w:rsid w:val="008D2383"/>
    <w:rsid w:val="008D24A6"/>
    <w:rsid w:val="008D2563"/>
    <w:rsid w:val="008D262F"/>
    <w:rsid w:val="008D2CCF"/>
    <w:rsid w:val="008D374D"/>
    <w:rsid w:val="008D3B04"/>
    <w:rsid w:val="008D3CDB"/>
    <w:rsid w:val="008D624F"/>
    <w:rsid w:val="008D6A58"/>
    <w:rsid w:val="008D6A85"/>
    <w:rsid w:val="008D7EB2"/>
    <w:rsid w:val="008D7ECA"/>
    <w:rsid w:val="008E1268"/>
    <w:rsid w:val="008E15B9"/>
    <w:rsid w:val="008E1C3E"/>
    <w:rsid w:val="008E1E12"/>
    <w:rsid w:val="008E2BF6"/>
    <w:rsid w:val="008E3912"/>
    <w:rsid w:val="008E3E8E"/>
    <w:rsid w:val="008E3F58"/>
    <w:rsid w:val="008E40D3"/>
    <w:rsid w:val="008E41E5"/>
    <w:rsid w:val="008E6E97"/>
    <w:rsid w:val="008E72A6"/>
    <w:rsid w:val="008E7693"/>
    <w:rsid w:val="008E78C8"/>
    <w:rsid w:val="008E7CA0"/>
    <w:rsid w:val="008E7E34"/>
    <w:rsid w:val="008E7EC4"/>
    <w:rsid w:val="008F0302"/>
    <w:rsid w:val="008F1084"/>
    <w:rsid w:val="008F19C5"/>
    <w:rsid w:val="008F1B1B"/>
    <w:rsid w:val="008F1B6C"/>
    <w:rsid w:val="008F1DDB"/>
    <w:rsid w:val="008F282E"/>
    <w:rsid w:val="008F3AC5"/>
    <w:rsid w:val="008F4D53"/>
    <w:rsid w:val="008F5567"/>
    <w:rsid w:val="008F5B79"/>
    <w:rsid w:val="008F5E9F"/>
    <w:rsid w:val="008F61F5"/>
    <w:rsid w:val="008F683E"/>
    <w:rsid w:val="008F6A9B"/>
    <w:rsid w:val="009005A3"/>
    <w:rsid w:val="00900E91"/>
    <w:rsid w:val="00901381"/>
    <w:rsid w:val="0090184D"/>
    <w:rsid w:val="00901E70"/>
    <w:rsid w:val="00902310"/>
    <w:rsid w:val="00902655"/>
    <w:rsid w:val="00902736"/>
    <w:rsid w:val="00902F4F"/>
    <w:rsid w:val="00903A89"/>
    <w:rsid w:val="0090450B"/>
    <w:rsid w:val="00904790"/>
    <w:rsid w:val="009060C8"/>
    <w:rsid w:val="009063F4"/>
    <w:rsid w:val="00906C57"/>
    <w:rsid w:val="00907149"/>
    <w:rsid w:val="00907420"/>
    <w:rsid w:val="00907D6F"/>
    <w:rsid w:val="009116CE"/>
    <w:rsid w:val="009127C2"/>
    <w:rsid w:val="00912F0B"/>
    <w:rsid w:val="00914DC6"/>
    <w:rsid w:val="009160CB"/>
    <w:rsid w:val="009160F9"/>
    <w:rsid w:val="0091624B"/>
    <w:rsid w:val="009166CB"/>
    <w:rsid w:val="00916AE5"/>
    <w:rsid w:val="00917397"/>
    <w:rsid w:val="00917F0B"/>
    <w:rsid w:val="009207F2"/>
    <w:rsid w:val="00921376"/>
    <w:rsid w:val="009216E9"/>
    <w:rsid w:val="00921DF4"/>
    <w:rsid w:val="009225F2"/>
    <w:rsid w:val="009226ED"/>
    <w:rsid w:val="00923C28"/>
    <w:rsid w:val="00923FAA"/>
    <w:rsid w:val="00924167"/>
    <w:rsid w:val="00924731"/>
    <w:rsid w:val="0092479A"/>
    <w:rsid w:val="00925185"/>
    <w:rsid w:val="00925661"/>
    <w:rsid w:val="009263CF"/>
    <w:rsid w:val="00926AB5"/>
    <w:rsid w:val="00926F3B"/>
    <w:rsid w:val="0092724A"/>
    <w:rsid w:val="00927797"/>
    <w:rsid w:val="009277E9"/>
    <w:rsid w:val="00927FD4"/>
    <w:rsid w:val="00930D01"/>
    <w:rsid w:val="00930F0A"/>
    <w:rsid w:val="009319A3"/>
    <w:rsid w:val="00932EAF"/>
    <w:rsid w:val="009330FC"/>
    <w:rsid w:val="0093326E"/>
    <w:rsid w:val="0093360E"/>
    <w:rsid w:val="0093446D"/>
    <w:rsid w:val="009347E4"/>
    <w:rsid w:val="009360CF"/>
    <w:rsid w:val="009362D4"/>
    <w:rsid w:val="00940D8F"/>
    <w:rsid w:val="00942AED"/>
    <w:rsid w:val="00942D52"/>
    <w:rsid w:val="00943144"/>
    <w:rsid w:val="00943556"/>
    <w:rsid w:val="009436E0"/>
    <w:rsid w:val="009442FD"/>
    <w:rsid w:val="0094460D"/>
    <w:rsid w:val="00944DE4"/>
    <w:rsid w:val="00944DEC"/>
    <w:rsid w:val="009454F1"/>
    <w:rsid w:val="009457A9"/>
    <w:rsid w:val="0094586E"/>
    <w:rsid w:val="00945C2D"/>
    <w:rsid w:val="009468D8"/>
    <w:rsid w:val="00946DFA"/>
    <w:rsid w:val="009503BD"/>
    <w:rsid w:val="009503BE"/>
    <w:rsid w:val="009512E2"/>
    <w:rsid w:val="0095153C"/>
    <w:rsid w:val="00951DB6"/>
    <w:rsid w:val="00952D22"/>
    <w:rsid w:val="00953305"/>
    <w:rsid w:val="00953469"/>
    <w:rsid w:val="00953532"/>
    <w:rsid w:val="00954574"/>
    <w:rsid w:val="009555C0"/>
    <w:rsid w:val="009557D1"/>
    <w:rsid w:val="00955C8B"/>
    <w:rsid w:val="00955D1D"/>
    <w:rsid w:val="009560CD"/>
    <w:rsid w:val="00956433"/>
    <w:rsid w:val="00956625"/>
    <w:rsid w:val="00956A0C"/>
    <w:rsid w:val="00957224"/>
    <w:rsid w:val="00957708"/>
    <w:rsid w:val="00957D15"/>
    <w:rsid w:val="00960EC9"/>
    <w:rsid w:val="00961A0C"/>
    <w:rsid w:val="00962CF7"/>
    <w:rsid w:val="00964430"/>
    <w:rsid w:val="00964861"/>
    <w:rsid w:val="00967F55"/>
    <w:rsid w:val="00970003"/>
    <w:rsid w:val="0097141D"/>
    <w:rsid w:val="00971606"/>
    <w:rsid w:val="009735A8"/>
    <w:rsid w:val="00973CD0"/>
    <w:rsid w:val="009740DD"/>
    <w:rsid w:val="009750FF"/>
    <w:rsid w:val="009752F9"/>
    <w:rsid w:val="00975893"/>
    <w:rsid w:val="00975AB1"/>
    <w:rsid w:val="00975AF0"/>
    <w:rsid w:val="009763D1"/>
    <w:rsid w:val="009773DC"/>
    <w:rsid w:val="00980274"/>
    <w:rsid w:val="009805D8"/>
    <w:rsid w:val="009807F1"/>
    <w:rsid w:val="009817E8"/>
    <w:rsid w:val="00981A96"/>
    <w:rsid w:val="009827E1"/>
    <w:rsid w:val="00982A76"/>
    <w:rsid w:val="00982F7F"/>
    <w:rsid w:val="0098312B"/>
    <w:rsid w:val="009831A9"/>
    <w:rsid w:val="009831F4"/>
    <w:rsid w:val="00983FB7"/>
    <w:rsid w:val="0098421D"/>
    <w:rsid w:val="009842CE"/>
    <w:rsid w:val="0098558E"/>
    <w:rsid w:val="00985A70"/>
    <w:rsid w:val="00987CEE"/>
    <w:rsid w:val="00990901"/>
    <w:rsid w:val="009915D7"/>
    <w:rsid w:val="00991C32"/>
    <w:rsid w:val="0099269B"/>
    <w:rsid w:val="00992B15"/>
    <w:rsid w:val="00993036"/>
    <w:rsid w:val="00993AA0"/>
    <w:rsid w:val="00993E66"/>
    <w:rsid w:val="00994BBA"/>
    <w:rsid w:val="00995206"/>
    <w:rsid w:val="00995979"/>
    <w:rsid w:val="00995DB5"/>
    <w:rsid w:val="00996EBA"/>
    <w:rsid w:val="009A0483"/>
    <w:rsid w:val="009A0AF3"/>
    <w:rsid w:val="009A131E"/>
    <w:rsid w:val="009A144E"/>
    <w:rsid w:val="009A2876"/>
    <w:rsid w:val="009A2BF4"/>
    <w:rsid w:val="009A3272"/>
    <w:rsid w:val="009A350F"/>
    <w:rsid w:val="009A44E9"/>
    <w:rsid w:val="009A46F4"/>
    <w:rsid w:val="009A4AB1"/>
    <w:rsid w:val="009A4CD8"/>
    <w:rsid w:val="009A5038"/>
    <w:rsid w:val="009A53ED"/>
    <w:rsid w:val="009A54C1"/>
    <w:rsid w:val="009A6687"/>
    <w:rsid w:val="009A7636"/>
    <w:rsid w:val="009A77D5"/>
    <w:rsid w:val="009A7872"/>
    <w:rsid w:val="009A7F67"/>
    <w:rsid w:val="009B033F"/>
    <w:rsid w:val="009B0F9B"/>
    <w:rsid w:val="009B17D3"/>
    <w:rsid w:val="009B19EA"/>
    <w:rsid w:val="009B1C42"/>
    <w:rsid w:val="009B2373"/>
    <w:rsid w:val="009B2F68"/>
    <w:rsid w:val="009B307C"/>
    <w:rsid w:val="009B3CDA"/>
    <w:rsid w:val="009B3D41"/>
    <w:rsid w:val="009B3F6D"/>
    <w:rsid w:val="009B4334"/>
    <w:rsid w:val="009B449C"/>
    <w:rsid w:val="009C0079"/>
    <w:rsid w:val="009C0409"/>
    <w:rsid w:val="009C0688"/>
    <w:rsid w:val="009C0A1C"/>
    <w:rsid w:val="009C0D14"/>
    <w:rsid w:val="009C0D9E"/>
    <w:rsid w:val="009C1167"/>
    <w:rsid w:val="009C2FA0"/>
    <w:rsid w:val="009C34D7"/>
    <w:rsid w:val="009C3C37"/>
    <w:rsid w:val="009C3E70"/>
    <w:rsid w:val="009C468F"/>
    <w:rsid w:val="009C51B7"/>
    <w:rsid w:val="009C53E7"/>
    <w:rsid w:val="009C656E"/>
    <w:rsid w:val="009C73C0"/>
    <w:rsid w:val="009C74B7"/>
    <w:rsid w:val="009D00AE"/>
    <w:rsid w:val="009D036E"/>
    <w:rsid w:val="009D05EA"/>
    <w:rsid w:val="009D0782"/>
    <w:rsid w:val="009D103A"/>
    <w:rsid w:val="009D2ED8"/>
    <w:rsid w:val="009D36A3"/>
    <w:rsid w:val="009D3C07"/>
    <w:rsid w:val="009D3D67"/>
    <w:rsid w:val="009D42EE"/>
    <w:rsid w:val="009D4390"/>
    <w:rsid w:val="009D5452"/>
    <w:rsid w:val="009D55FA"/>
    <w:rsid w:val="009D5713"/>
    <w:rsid w:val="009D604F"/>
    <w:rsid w:val="009D7498"/>
    <w:rsid w:val="009D79CF"/>
    <w:rsid w:val="009E025E"/>
    <w:rsid w:val="009E0373"/>
    <w:rsid w:val="009E03B3"/>
    <w:rsid w:val="009E05B5"/>
    <w:rsid w:val="009E0BF4"/>
    <w:rsid w:val="009E125E"/>
    <w:rsid w:val="009E1CE6"/>
    <w:rsid w:val="009E2B55"/>
    <w:rsid w:val="009E3F7C"/>
    <w:rsid w:val="009E467A"/>
    <w:rsid w:val="009E470E"/>
    <w:rsid w:val="009E4943"/>
    <w:rsid w:val="009E4959"/>
    <w:rsid w:val="009E64F8"/>
    <w:rsid w:val="009E6622"/>
    <w:rsid w:val="009E6B91"/>
    <w:rsid w:val="009E72EE"/>
    <w:rsid w:val="009E7324"/>
    <w:rsid w:val="009E75D3"/>
    <w:rsid w:val="009E7A7B"/>
    <w:rsid w:val="009E7BF6"/>
    <w:rsid w:val="009E7CBB"/>
    <w:rsid w:val="009F0724"/>
    <w:rsid w:val="009F09C5"/>
    <w:rsid w:val="009F0F65"/>
    <w:rsid w:val="009F1AFC"/>
    <w:rsid w:val="009F285F"/>
    <w:rsid w:val="009F2BD8"/>
    <w:rsid w:val="009F3958"/>
    <w:rsid w:val="009F3DA6"/>
    <w:rsid w:val="009F3F78"/>
    <w:rsid w:val="009F4392"/>
    <w:rsid w:val="009F47F1"/>
    <w:rsid w:val="009F57F3"/>
    <w:rsid w:val="009F6190"/>
    <w:rsid w:val="009F62D6"/>
    <w:rsid w:val="009F6935"/>
    <w:rsid w:val="009F71F7"/>
    <w:rsid w:val="009F77A0"/>
    <w:rsid w:val="009F77E4"/>
    <w:rsid w:val="00A00882"/>
    <w:rsid w:val="00A00EC2"/>
    <w:rsid w:val="00A00F31"/>
    <w:rsid w:val="00A00F9B"/>
    <w:rsid w:val="00A0188F"/>
    <w:rsid w:val="00A02E1C"/>
    <w:rsid w:val="00A03D41"/>
    <w:rsid w:val="00A048C1"/>
    <w:rsid w:val="00A05111"/>
    <w:rsid w:val="00A05251"/>
    <w:rsid w:val="00A05599"/>
    <w:rsid w:val="00A056C9"/>
    <w:rsid w:val="00A06044"/>
    <w:rsid w:val="00A06401"/>
    <w:rsid w:val="00A0681E"/>
    <w:rsid w:val="00A06F81"/>
    <w:rsid w:val="00A07014"/>
    <w:rsid w:val="00A07819"/>
    <w:rsid w:val="00A1021A"/>
    <w:rsid w:val="00A113FE"/>
    <w:rsid w:val="00A118AA"/>
    <w:rsid w:val="00A12098"/>
    <w:rsid w:val="00A13462"/>
    <w:rsid w:val="00A137E4"/>
    <w:rsid w:val="00A139B5"/>
    <w:rsid w:val="00A14E45"/>
    <w:rsid w:val="00A164FE"/>
    <w:rsid w:val="00A175AA"/>
    <w:rsid w:val="00A176C6"/>
    <w:rsid w:val="00A2002B"/>
    <w:rsid w:val="00A203C8"/>
    <w:rsid w:val="00A208D3"/>
    <w:rsid w:val="00A20ADD"/>
    <w:rsid w:val="00A21325"/>
    <w:rsid w:val="00A21B36"/>
    <w:rsid w:val="00A22A0C"/>
    <w:rsid w:val="00A23108"/>
    <w:rsid w:val="00A237DB"/>
    <w:rsid w:val="00A2518B"/>
    <w:rsid w:val="00A2561F"/>
    <w:rsid w:val="00A25F54"/>
    <w:rsid w:val="00A2614F"/>
    <w:rsid w:val="00A26889"/>
    <w:rsid w:val="00A26B3E"/>
    <w:rsid w:val="00A26BB2"/>
    <w:rsid w:val="00A27FEE"/>
    <w:rsid w:val="00A31041"/>
    <w:rsid w:val="00A311F0"/>
    <w:rsid w:val="00A325ED"/>
    <w:rsid w:val="00A326A8"/>
    <w:rsid w:val="00A32D62"/>
    <w:rsid w:val="00A32E4D"/>
    <w:rsid w:val="00A34CB6"/>
    <w:rsid w:val="00A356EB"/>
    <w:rsid w:val="00A35D91"/>
    <w:rsid w:val="00A3698F"/>
    <w:rsid w:val="00A37176"/>
    <w:rsid w:val="00A37BFB"/>
    <w:rsid w:val="00A37E3B"/>
    <w:rsid w:val="00A37F90"/>
    <w:rsid w:val="00A37FC6"/>
    <w:rsid w:val="00A40895"/>
    <w:rsid w:val="00A42E19"/>
    <w:rsid w:val="00A43AD8"/>
    <w:rsid w:val="00A43FCD"/>
    <w:rsid w:val="00A442B8"/>
    <w:rsid w:val="00A45023"/>
    <w:rsid w:val="00A45DAE"/>
    <w:rsid w:val="00A466F7"/>
    <w:rsid w:val="00A47391"/>
    <w:rsid w:val="00A47401"/>
    <w:rsid w:val="00A474AD"/>
    <w:rsid w:val="00A505FA"/>
    <w:rsid w:val="00A5243B"/>
    <w:rsid w:val="00A544FA"/>
    <w:rsid w:val="00A56158"/>
    <w:rsid w:val="00A565F6"/>
    <w:rsid w:val="00A56E88"/>
    <w:rsid w:val="00A56F89"/>
    <w:rsid w:val="00A56F8D"/>
    <w:rsid w:val="00A60772"/>
    <w:rsid w:val="00A62814"/>
    <w:rsid w:val="00A62854"/>
    <w:rsid w:val="00A63E22"/>
    <w:rsid w:val="00A64538"/>
    <w:rsid w:val="00A65008"/>
    <w:rsid w:val="00A65020"/>
    <w:rsid w:val="00A6560D"/>
    <w:rsid w:val="00A656D6"/>
    <w:rsid w:val="00A65EEE"/>
    <w:rsid w:val="00A66BAF"/>
    <w:rsid w:val="00A67AA0"/>
    <w:rsid w:val="00A7038C"/>
    <w:rsid w:val="00A703AC"/>
    <w:rsid w:val="00A7251E"/>
    <w:rsid w:val="00A728A6"/>
    <w:rsid w:val="00A729B1"/>
    <w:rsid w:val="00A75D3F"/>
    <w:rsid w:val="00A778EE"/>
    <w:rsid w:val="00A80B06"/>
    <w:rsid w:val="00A81284"/>
    <w:rsid w:val="00A81448"/>
    <w:rsid w:val="00A82A16"/>
    <w:rsid w:val="00A82BB1"/>
    <w:rsid w:val="00A82C89"/>
    <w:rsid w:val="00A83EDF"/>
    <w:rsid w:val="00A84414"/>
    <w:rsid w:val="00A84518"/>
    <w:rsid w:val="00A84D55"/>
    <w:rsid w:val="00A85041"/>
    <w:rsid w:val="00A8512E"/>
    <w:rsid w:val="00A851E7"/>
    <w:rsid w:val="00A85349"/>
    <w:rsid w:val="00A85ACC"/>
    <w:rsid w:val="00A85C69"/>
    <w:rsid w:val="00A86509"/>
    <w:rsid w:val="00A8752E"/>
    <w:rsid w:val="00A90959"/>
    <w:rsid w:val="00A91858"/>
    <w:rsid w:val="00A91F59"/>
    <w:rsid w:val="00A92451"/>
    <w:rsid w:val="00A92529"/>
    <w:rsid w:val="00A937E2"/>
    <w:rsid w:val="00A93EC8"/>
    <w:rsid w:val="00A96253"/>
    <w:rsid w:val="00A96306"/>
    <w:rsid w:val="00AA06E2"/>
    <w:rsid w:val="00AA13DE"/>
    <w:rsid w:val="00AA19CC"/>
    <w:rsid w:val="00AA1B28"/>
    <w:rsid w:val="00AA1BFC"/>
    <w:rsid w:val="00AA1D59"/>
    <w:rsid w:val="00AA1EE6"/>
    <w:rsid w:val="00AA2501"/>
    <w:rsid w:val="00AA317A"/>
    <w:rsid w:val="00AA330F"/>
    <w:rsid w:val="00AA3629"/>
    <w:rsid w:val="00AA44A7"/>
    <w:rsid w:val="00AA481A"/>
    <w:rsid w:val="00AA48DB"/>
    <w:rsid w:val="00AA4A7D"/>
    <w:rsid w:val="00AA5038"/>
    <w:rsid w:val="00AA50DD"/>
    <w:rsid w:val="00AA51EE"/>
    <w:rsid w:val="00AA5376"/>
    <w:rsid w:val="00AA567A"/>
    <w:rsid w:val="00AA65CB"/>
    <w:rsid w:val="00AA6F0C"/>
    <w:rsid w:val="00AB05FD"/>
    <w:rsid w:val="00AB1076"/>
    <w:rsid w:val="00AB1532"/>
    <w:rsid w:val="00AB2970"/>
    <w:rsid w:val="00AB2A66"/>
    <w:rsid w:val="00AB2CCB"/>
    <w:rsid w:val="00AB3545"/>
    <w:rsid w:val="00AB361D"/>
    <w:rsid w:val="00AB3708"/>
    <w:rsid w:val="00AB37F3"/>
    <w:rsid w:val="00AB3E7D"/>
    <w:rsid w:val="00AB4FB5"/>
    <w:rsid w:val="00AB53CA"/>
    <w:rsid w:val="00AB603E"/>
    <w:rsid w:val="00AB76D3"/>
    <w:rsid w:val="00AB76E5"/>
    <w:rsid w:val="00AB7C17"/>
    <w:rsid w:val="00AC10DB"/>
    <w:rsid w:val="00AC1F32"/>
    <w:rsid w:val="00AC1F52"/>
    <w:rsid w:val="00AC1FC0"/>
    <w:rsid w:val="00AC335F"/>
    <w:rsid w:val="00AC419C"/>
    <w:rsid w:val="00AC41A5"/>
    <w:rsid w:val="00AC4227"/>
    <w:rsid w:val="00AC4444"/>
    <w:rsid w:val="00AC4911"/>
    <w:rsid w:val="00AC5A26"/>
    <w:rsid w:val="00AC6783"/>
    <w:rsid w:val="00AC6BD7"/>
    <w:rsid w:val="00AC6E33"/>
    <w:rsid w:val="00AC729E"/>
    <w:rsid w:val="00AD02E6"/>
    <w:rsid w:val="00AD19DE"/>
    <w:rsid w:val="00AD23D6"/>
    <w:rsid w:val="00AD2813"/>
    <w:rsid w:val="00AD29F9"/>
    <w:rsid w:val="00AD2F89"/>
    <w:rsid w:val="00AD2FBE"/>
    <w:rsid w:val="00AD3156"/>
    <w:rsid w:val="00AD3565"/>
    <w:rsid w:val="00AD53E3"/>
    <w:rsid w:val="00AD5C0A"/>
    <w:rsid w:val="00AD6356"/>
    <w:rsid w:val="00AD67BE"/>
    <w:rsid w:val="00AD6A83"/>
    <w:rsid w:val="00AD75E5"/>
    <w:rsid w:val="00AD7819"/>
    <w:rsid w:val="00AD7B14"/>
    <w:rsid w:val="00AD7C1E"/>
    <w:rsid w:val="00AE0CBF"/>
    <w:rsid w:val="00AE15A7"/>
    <w:rsid w:val="00AE2C7D"/>
    <w:rsid w:val="00AE2E36"/>
    <w:rsid w:val="00AE3A69"/>
    <w:rsid w:val="00AE4524"/>
    <w:rsid w:val="00AE452D"/>
    <w:rsid w:val="00AE4B6E"/>
    <w:rsid w:val="00AE556A"/>
    <w:rsid w:val="00AE5AE0"/>
    <w:rsid w:val="00AE5D95"/>
    <w:rsid w:val="00AE6A10"/>
    <w:rsid w:val="00AE6CEF"/>
    <w:rsid w:val="00AE7D4C"/>
    <w:rsid w:val="00AF00B2"/>
    <w:rsid w:val="00AF0267"/>
    <w:rsid w:val="00AF0683"/>
    <w:rsid w:val="00AF08FC"/>
    <w:rsid w:val="00AF1914"/>
    <w:rsid w:val="00AF1EC3"/>
    <w:rsid w:val="00AF2467"/>
    <w:rsid w:val="00AF2E0E"/>
    <w:rsid w:val="00AF3EC0"/>
    <w:rsid w:val="00AF4854"/>
    <w:rsid w:val="00AF4F4A"/>
    <w:rsid w:val="00AF5017"/>
    <w:rsid w:val="00AF634A"/>
    <w:rsid w:val="00AF730B"/>
    <w:rsid w:val="00B00863"/>
    <w:rsid w:val="00B02179"/>
    <w:rsid w:val="00B03030"/>
    <w:rsid w:val="00B03A18"/>
    <w:rsid w:val="00B046D3"/>
    <w:rsid w:val="00B04755"/>
    <w:rsid w:val="00B0588D"/>
    <w:rsid w:val="00B05D1B"/>
    <w:rsid w:val="00B05DCA"/>
    <w:rsid w:val="00B05E0E"/>
    <w:rsid w:val="00B06C83"/>
    <w:rsid w:val="00B07018"/>
    <w:rsid w:val="00B07119"/>
    <w:rsid w:val="00B07F20"/>
    <w:rsid w:val="00B1059B"/>
    <w:rsid w:val="00B11105"/>
    <w:rsid w:val="00B11395"/>
    <w:rsid w:val="00B11577"/>
    <w:rsid w:val="00B1240C"/>
    <w:rsid w:val="00B12E98"/>
    <w:rsid w:val="00B145E7"/>
    <w:rsid w:val="00B146D2"/>
    <w:rsid w:val="00B14DAD"/>
    <w:rsid w:val="00B152CE"/>
    <w:rsid w:val="00B159CA"/>
    <w:rsid w:val="00B15AD7"/>
    <w:rsid w:val="00B167DE"/>
    <w:rsid w:val="00B1728B"/>
    <w:rsid w:val="00B17CF7"/>
    <w:rsid w:val="00B20475"/>
    <w:rsid w:val="00B20A6C"/>
    <w:rsid w:val="00B21C29"/>
    <w:rsid w:val="00B21C48"/>
    <w:rsid w:val="00B233DC"/>
    <w:rsid w:val="00B239CC"/>
    <w:rsid w:val="00B23C64"/>
    <w:rsid w:val="00B23FC6"/>
    <w:rsid w:val="00B25832"/>
    <w:rsid w:val="00B26415"/>
    <w:rsid w:val="00B2760C"/>
    <w:rsid w:val="00B27C4B"/>
    <w:rsid w:val="00B3204D"/>
    <w:rsid w:val="00B326E1"/>
    <w:rsid w:val="00B32783"/>
    <w:rsid w:val="00B32912"/>
    <w:rsid w:val="00B32AFB"/>
    <w:rsid w:val="00B33648"/>
    <w:rsid w:val="00B33D1D"/>
    <w:rsid w:val="00B33E4C"/>
    <w:rsid w:val="00B348ED"/>
    <w:rsid w:val="00B3598D"/>
    <w:rsid w:val="00B36181"/>
    <w:rsid w:val="00B361B5"/>
    <w:rsid w:val="00B3654E"/>
    <w:rsid w:val="00B3697A"/>
    <w:rsid w:val="00B369F0"/>
    <w:rsid w:val="00B36D87"/>
    <w:rsid w:val="00B36F05"/>
    <w:rsid w:val="00B3734A"/>
    <w:rsid w:val="00B37BF6"/>
    <w:rsid w:val="00B37EFD"/>
    <w:rsid w:val="00B40170"/>
    <w:rsid w:val="00B407F7"/>
    <w:rsid w:val="00B40872"/>
    <w:rsid w:val="00B40AC3"/>
    <w:rsid w:val="00B40F6D"/>
    <w:rsid w:val="00B40FCC"/>
    <w:rsid w:val="00B42661"/>
    <w:rsid w:val="00B4266F"/>
    <w:rsid w:val="00B43514"/>
    <w:rsid w:val="00B43782"/>
    <w:rsid w:val="00B44FAC"/>
    <w:rsid w:val="00B46838"/>
    <w:rsid w:val="00B47649"/>
    <w:rsid w:val="00B47C60"/>
    <w:rsid w:val="00B47CB8"/>
    <w:rsid w:val="00B51B84"/>
    <w:rsid w:val="00B52223"/>
    <w:rsid w:val="00B52E26"/>
    <w:rsid w:val="00B52FE6"/>
    <w:rsid w:val="00B53113"/>
    <w:rsid w:val="00B53630"/>
    <w:rsid w:val="00B53EA5"/>
    <w:rsid w:val="00B53EE8"/>
    <w:rsid w:val="00B543F9"/>
    <w:rsid w:val="00B545C2"/>
    <w:rsid w:val="00B548B2"/>
    <w:rsid w:val="00B54FEE"/>
    <w:rsid w:val="00B56396"/>
    <w:rsid w:val="00B56787"/>
    <w:rsid w:val="00B60340"/>
    <w:rsid w:val="00B60F8B"/>
    <w:rsid w:val="00B6137A"/>
    <w:rsid w:val="00B61FDC"/>
    <w:rsid w:val="00B62130"/>
    <w:rsid w:val="00B65B67"/>
    <w:rsid w:val="00B65DD3"/>
    <w:rsid w:val="00B65F6E"/>
    <w:rsid w:val="00B66209"/>
    <w:rsid w:val="00B662EB"/>
    <w:rsid w:val="00B663A2"/>
    <w:rsid w:val="00B664B4"/>
    <w:rsid w:val="00B66962"/>
    <w:rsid w:val="00B66975"/>
    <w:rsid w:val="00B67B7A"/>
    <w:rsid w:val="00B67C04"/>
    <w:rsid w:val="00B70BAE"/>
    <w:rsid w:val="00B7186B"/>
    <w:rsid w:val="00B71921"/>
    <w:rsid w:val="00B71DC8"/>
    <w:rsid w:val="00B71FD7"/>
    <w:rsid w:val="00B7237E"/>
    <w:rsid w:val="00B73184"/>
    <w:rsid w:val="00B737BA"/>
    <w:rsid w:val="00B74ABD"/>
    <w:rsid w:val="00B74F11"/>
    <w:rsid w:val="00B75B24"/>
    <w:rsid w:val="00B7759F"/>
    <w:rsid w:val="00B77C73"/>
    <w:rsid w:val="00B77D0B"/>
    <w:rsid w:val="00B80452"/>
    <w:rsid w:val="00B80AB3"/>
    <w:rsid w:val="00B81478"/>
    <w:rsid w:val="00B81711"/>
    <w:rsid w:val="00B822DD"/>
    <w:rsid w:val="00B823AA"/>
    <w:rsid w:val="00B82421"/>
    <w:rsid w:val="00B8448E"/>
    <w:rsid w:val="00B84DEA"/>
    <w:rsid w:val="00B85938"/>
    <w:rsid w:val="00B862F3"/>
    <w:rsid w:val="00B87C38"/>
    <w:rsid w:val="00B87DCF"/>
    <w:rsid w:val="00B901C0"/>
    <w:rsid w:val="00B9037A"/>
    <w:rsid w:val="00B909FC"/>
    <w:rsid w:val="00B914B4"/>
    <w:rsid w:val="00B91572"/>
    <w:rsid w:val="00B91B64"/>
    <w:rsid w:val="00B926B5"/>
    <w:rsid w:val="00B926EF"/>
    <w:rsid w:val="00B93961"/>
    <w:rsid w:val="00B939F1"/>
    <w:rsid w:val="00B94F05"/>
    <w:rsid w:val="00B95EC8"/>
    <w:rsid w:val="00B96277"/>
    <w:rsid w:val="00B962E2"/>
    <w:rsid w:val="00B972C1"/>
    <w:rsid w:val="00B97306"/>
    <w:rsid w:val="00BA0C95"/>
    <w:rsid w:val="00BA0D4F"/>
    <w:rsid w:val="00BA17EE"/>
    <w:rsid w:val="00BA229F"/>
    <w:rsid w:val="00BA2322"/>
    <w:rsid w:val="00BA3AE4"/>
    <w:rsid w:val="00BA5849"/>
    <w:rsid w:val="00BA5CAD"/>
    <w:rsid w:val="00BA5FA2"/>
    <w:rsid w:val="00BA6155"/>
    <w:rsid w:val="00BA7015"/>
    <w:rsid w:val="00BA733F"/>
    <w:rsid w:val="00BA7696"/>
    <w:rsid w:val="00BB0124"/>
    <w:rsid w:val="00BB019E"/>
    <w:rsid w:val="00BB06C4"/>
    <w:rsid w:val="00BB073A"/>
    <w:rsid w:val="00BB0D8A"/>
    <w:rsid w:val="00BB1EFF"/>
    <w:rsid w:val="00BB2051"/>
    <w:rsid w:val="00BB3500"/>
    <w:rsid w:val="00BB3A64"/>
    <w:rsid w:val="00BB41F6"/>
    <w:rsid w:val="00BB420F"/>
    <w:rsid w:val="00BB4585"/>
    <w:rsid w:val="00BB47AB"/>
    <w:rsid w:val="00BB47C7"/>
    <w:rsid w:val="00BB5D93"/>
    <w:rsid w:val="00BB69A8"/>
    <w:rsid w:val="00BB703D"/>
    <w:rsid w:val="00BC0282"/>
    <w:rsid w:val="00BC0760"/>
    <w:rsid w:val="00BC0DB5"/>
    <w:rsid w:val="00BC0DE6"/>
    <w:rsid w:val="00BC2922"/>
    <w:rsid w:val="00BC362B"/>
    <w:rsid w:val="00BC3874"/>
    <w:rsid w:val="00BC4769"/>
    <w:rsid w:val="00BC4E93"/>
    <w:rsid w:val="00BC6D84"/>
    <w:rsid w:val="00BC6EAA"/>
    <w:rsid w:val="00BC7D00"/>
    <w:rsid w:val="00BC7EE5"/>
    <w:rsid w:val="00BD1B8C"/>
    <w:rsid w:val="00BD31B0"/>
    <w:rsid w:val="00BD4042"/>
    <w:rsid w:val="00BD407C"/>
    <w:rsid w:val="00BD4480"/>
    <w:rsid w:val="00BD4648"/>
    <w:rsid w:val="00BD6317"/>
    <w:rsid w:val="00BD6A94"/>
    <w:rsid w:val="00BD793B"/>
    <w:rsid w:val="00BD7BFA"/>
    <w:rsid w:val="00BE0152"/>
    <w:rsid w:val="00BE0AE1"/>
    <w:rsid w:val="00BE1C85"/>
    <w:rsid w:val="00BE1FC7"/>
    <w:rsid w:val="00BE2DF2"/>
    <w:rsid w:val="00BE3308"/>
    <w:rsid w:val="00BE465E"/>
    <w:rsid w:val="00BE46A1"/>
    <w:rsid w:val="00BE484C"/>
    <w:rsid w:val="00BE4B9E"/>
    <w:rsid w:val="00BE4B9F"/>
    <w:rsid w:val="00BE4D9A"/>
    <w:rsid w:val="00BE5172"/>
    <w:rsid w:val="00BE51CF"/>
    <w:rsid w:val="00BE6512"/>
    <w:rsid w:val="00BE68BF"/>
    <w:rsid w:val="00BE759C"/>
    <w:rsid w:val="00BF00CC"/>
    <w:rsid w:val="00BF18A9"/>
    <w:rsid w:val="00BF1DF7"/>
    <w:rsid w:val="00BF26F3"/>
    <w:rsid w:val="00BF3BB4"/>
    <w:rsid w:val="00BF4BD4"/>
    <w:rsid w:val="00BF5D0A"/>
    <w:rsid w:val="00BF63A5"/>
    <w:rsid w:val="00BF72E1"/>
    <w:rsid w:val="00BF7DCF"/>
    <w:rsid w:val="00C0033B"/>
    <w:rsid w:val="00C0044C"/>
    <w:rsid w:val="00C00D70"/>
    <w:rsid w:val="00C00DAC"/>
    <w:rsid w:val="00C02033"/>
    <w:rsid w:val="00C03D71"/>
    <w:rsid w:val="00C0463E"/>
    <w:rsid w:val="00C04BCC"/>
    <w:rsid w:val="00C04E5A"/>
    <w:rsid w:val="00C06A3F"/>
    <w:rsid w:val="00C07070"/>
    <w:rsid w:val="00C0713F"/>
    <w:rsid w:val="00C07B8D"/>
    <w:rsid w:val="00C07C5F"/>
    <w:rsid w:val="00C10706"/>
    <w:rsid w:val="00C1071F"/>
    <w:rsid w:val="00C11522"/>
    <w:rsid w:val="00C11D2E"/>
    <w:rsid w:val="00C12251"/>
    <w:rsid w:val="00C12477"/>
    <w:rsid w:val="00C1378C"/>
    <w:rsid w:val="00C139C6"/>
    <w:rsid w:val="00C13B00"/>
    <w:rsid w:val="00C13B6E"/>
    <w:rsid w:val="00C14490"/>
    <w:rsid w:val="00C144BA"/>
    <w:rsid w:val="00C16043"/>
    <w:rsid w:val="00C16643"/>
    <w:rsid w:val="00C16BEB"/>
    <w:rsid w:val="00C16CE6"/>
    <w:rsid w:val="00C17B86"/>
    <w:rsid w:val="00C207AC"/>
    <w:rsid w:val="00C209FD"/>
    <w:rsid w:val="00C21395"/>
    <w:rsid w:val="00C2233F"/>
    <w:rsid w:val="00C22D67"/>
    <w:rsid w:val="00C23195"/>
    <w:rsid w:val="00C2329C"/>
    <w:rsid w:val="00C23727"/>
    <w:rsid w:val="00C23753"/>
    <w:rsid w:val="00C23A8D"/>
    <w:rsid w:val="00C23D56"/>
    <w:rsid w:val="00C245D8"/>
    <w:rsid w:val="00C2556E"/>
    <w:rsid w:val="00C25E10"/>
    <w:rsid w:val="00C25E76"/>
    <w:rsid w:val="00C26715"/>
    <w:rsid w:val="00C26FE0"/>
    <w:rsid w:val="00C27049"/>
    <w:rsid w:val="00C277DC"/>
    <w:rsid w:val="00C278DE"/>
    <w:rsid w:val="00C3000D"/>
    <w:rsid w:val="00C3137C"/>
    <w:rsid w:val="00C31B3C"/>
    <w:rsid w:val="00C332B8"/>
    <w:rsid w:val="00C33924"/>
    <w:rsid w:val="00C33AB0"/>
    <w:rsid w:val="00C34513"/>
    <w:rsid w:val="00C34EEC"/>
    <w:rsid w:val="00C356C2"/>
    <w:rsid w:val="00C3594D"/>
    <w:rsid w:val="00C36710"/>
    <w:rsid w:val="00C36A03"/>
    <w:rsid w:val="00C37B9D"/>
    <w:rsid w:val="00C37DDA"/>
    <w:rsid w:val="00C40FB7"/>
    <w:rsid w:val="00C41B31"/>
    <w:rsid w:val="00C41EBB"/>
    <w:rsid w:val="00C4275F"/>
    <w:rsid w:val="00C429B2"/>
    <w:rsid w:val="00C43417"/>
    <w:rsid w:val="00C440F5"/>
    <w:rsid w:val="00C442D8"/>
    <w:rsid w:val="00C44845"/>
    <w:rsid w:val="00C45D81"/>
    <w:rsid w:val="00C46605"/>
    <w:rsid w:val="00C46B56"/>
    <w:rsid w:val="00C470DB"/>
    <w:rsid w:val="00C47560"/>
    <w:rsid w:val="00C47A45"/>
    <w:rsid w:val="00C47B22"/>
    <w:rsid w:val="00C47CBA"/>
    <w:rsid w:val="00C50030"/>
    <w:rsid w:val="00C518A9"/>
    <w:rsid w:val="00C52285"/>
    <w:rsid w:val="00C5310A"/>
    <w:rsid w:val="00C54C6D"/>
    <w:rsid w:val="00C54E71"/>
    <w:rsid w:val="00C55A64"/>
    <w:rsid w:val="00C55F1C"/>
    <w:rsid w:val="00C562B2"/>
    <w:rsid w:val="00C6099A"/>
    <w:rsid w:val="00C60AC5"/>
    <w:rsid w:val="00C60ECA"/>
    <w:rsid w:val="00C61626"/>
    <w:rsid w:val="00C621E7"/>
    <w:rsid w:val="00C6384C"/>
    <w:rsid w:val="00C63B1F"/>
    <w:rsid w:val="00C64285"/>
    <w:rsid w:val="00C64A5D"/>
    <w:rsid w:val="00C64B2A"/>
    <w:rsid w:val="00C65538"/>
    <w:rsid w:val="00C66730"/>
    <w:rsid w:val="00C66D77"/>
    <w:rsid w:val="00C6703F"/>
    <w:rsid w:val="00C67335"/>
    <w:rsid w:val="00C678F2"/>
    <w:rsid w:val="00C679F2"/>
    <w:rsid w:val="00C67C59"/>
    <w:rsid w:val="00C70599"/>
    <w:rsid w:val="00C705CA"/>
    <w:rsid w:val="00C70CFD"/>
    <w:rsid w:val="00C7108D"/>
    <w:rsid w:val="00C71AA4"/>
    <w:rsid w:val="00C71D5D"/>
    <w:rsid w:val="00C72AB0"/>
    <w:rsid w:val="00C73C39"/>
    <w:rsid w:val="00C73F67"/>
    <w:rsid w:val="00C7459A"/>
    <w:rsid w:val="00C74D6F"/>
    <w:rsid w:val="00C75E6E"/>
    <w:rsid w:val="00C77677"/>
    <w:rsid w:val="00C777A2"/>
    <w:rsid w:val="00C77F64"/>
    <w:rsid w:val="00C81448"/>
    <w:rsid w:val="00C8183D"/>
    <w:rsid w:val="00C82153"/>
    <w:rsid w:val="00C824B2"/>
    <w:rsid w:val="00C82656"/>
    <w:rsid w:val="00C835E5"/>
    <w:rsid w:val="00C8365F"/>
    <w:rsid w:val="00C83D18"/>
    <w:rsid w:val="00C83D4E"/>
    <w:rsid w:val="00C84E2D"/>
    <w:rsid w:val="00C85D9C"/>
    <w:rsid w:val="00C85DCE"/>
    <w:rsid w:val="00C86D67"/>
    <w:rsid w:val="00C87FFC"/>
    <w:rsid w:val="00C903B5"/>
    <w:rsid w:val="00C9081E"/>
    <w:rsid w:val="00C92E63"/>
    <w:rsid w:val="00C94B86"/>
    <w:rsid w:val="00C94EF7"/>
    <w:rsid w:val="00C94EFC"/>
    <w:rsid w:val="00C9512F"/>
    <w:rsid w:val="00C9615E"/>
    <w:rsid w:val="00C963E8"/>
    <w:rsid w:val="00C964C5"/>
    <w:rsid w:val="00C968D6"/>
    <w:rsid w:val="00CA09F7"/>
    <w:rsid w:val="00CA0F9C"/>
    <w:rsid w:val="00CA1006"/>
    <w:rsid w:val="00CA172A"/>
    <w:rsid w:val="00CA1E60"/>
    <w:rsid w:val="00CA2143"/>
    <w:rsid w:val="00CA2348"/>
    <w:rsid w:val="00CA2ACF"/>
    <w:rsid w:val="00CA2E28"/>
    <w:rsid w:val="00CA3332"/>
    <w:rsid w:val="00CA3975"/>
    <w:rsid w:val="00CA3EEC"/>
    <w:rsid w:val="00CA40CD"/>
    <w:rsid w:val="00CA4C8A"/>
    <w:rsid w:val="00CA58C4"/>
    <w:rsid w:val="00CA5B6A"/>
    <w:rsid w:val="00CA6C25"/>
    <w:rsid w:val="00CA6C7F"/>
    <w:rsid w:val="00CA72B8"/>
    <w:rsid w:val="00CA7668"/>
    <w:rsid w:val="00CB0A11"/>
    <w:rsid w:val="00CB0A70"/>
    <w:rsid w:val="00CB0C87"/>
    <w:rsid w:val="00CB18C0"/>
    <w:rsid w:val="00CB1AE7"/>
    <w:rsid w:val="00CB28E5"/>
    <w:rsid w:val="00CB2C4D"/>
    <w:rsid w:val="00CB30EC"/>
    <w:rsid w:val="00CB440F"/>
    <w:rsid w:val="00CB5AAA"/>
    <w:rsid w:val="00CB6BE7"/>
    <w:rsid w:val="00CB6C8C"/>
    <w:rsid w:val="00CB7007"/>
    <w:rsid w:val="00CC0D26"/>
    <w:rsid w:val="00CC1E36"/>
    <w:rsid w:val="00CC257C"/>
    <w:rsid w:val="00CC2703"/>
    <w:rsid w:val="00CC35F4"/>
    <w:rsid w:val="00CC423D"/>
    <w:rsid w:val="00CC4AB3"/>
    <w:rsid w:val="00CC546E"/>
    <w:rsid w:val="00CC6093"/>
    <w:rsid w:val="00CC638A"/>
    <w:rsid w:val="00CC6BF0"/>
    <w:rsid w:val="00CC6C7B"/>
    <w:rsid w:val="00CC713C"/>
    <w:rsid w:val="00CC717E"/>
    <w:rsid w:val="00CD0543"/>
    <w:rsid w:val="00CD0A2F"/>
    <w:rsid w:val="00CD0FB9"/>
    <w:rsid w:val="00CD1042"/>
    <w:rsid w:val="00CD1155"/>
    <w:rsid w:val="00CD2123"/>
    <w:rsid w:val="00CD25FC"/>
    <w:rsid w:val="00CD2C6D"/>
    <w:rsid w:val="00CD37E0"/>
    <w:rsid w:val="00CD3E76"/>
    <w:rsid w:val="00CD3EFD"/>
    <w:rsid w:val="00CD50BE"/>
    <w:rsid w:val="00CD5B70"/>
    <w:rsid w:val="00CD636D"/>
    <w:rsid w:val="00CD647B"/>
    <w:rsid w:val="00CD6E7D"/>
    <w:rsid w:val="00CD71A9"/>
    <w:rsid w:val="00CD790A"/>
    <w:rsid w:val="00CD7A59"/>
    <w:rsid w:val="00CD7E0C"/>
    <w:rsid w:val="00CE09E5"/>
    <w:rsid w:val="00CE0C4E"/>
    <w:rsid w:val="00CE0EF3"/>
    <w:rsid w:val="00CE14A6"/>
    <w:rsid w:val="00CE1F6C"/>
    <w:rsid w:val="00CE221B"/>
    <w:rsid w:val="00CE34E1"/>
    <w:rsid w:val="00CE38BF"/>
    <w:rsid w:val="00CE3BCA"/>
    <w:rsid w:val="00CE4921"/>
    <w:rsid w:val="00CE4A1B"/>
    <w:rsid w:val="00CE4B80"/>
    <w:rsid w:val="00CE582F"/>
    <w:rsid w:val="00CF01E4"/>
    <w:rsid w:val="00CF029D"/>
    <w:rsid w:val="00CF0B02"/>
    <w:rsid w:val="00CF1A94"/>
    <w:rsid w:val="00CF2451"/>
    <w:rsid w:val="00CF29AD"/>
    <w:rsid w:val="00CF40F5"/>
    <w:rsid w:val="00CF4729"/>
    <w:rsid w:val="00CF51B5"/>
    <w:rsid w:val="00CF5234"/>
    <w:rsid w:val="00CF5CCD"/>
    <w:rsid w:val="00CF644F"/>
    <w:rsid w:val="00CF79BC"/>
    <w:rsid w:val="00D00947"/>
    <w:rsid w:val="00D00B90"/>
    <w:rsid w:val="00D01807"/>
    <w:rsid w:val="00D02E24"/>
    <w:rsid w:val="00D0353A"/>
    <w:rsid w:val="00D035B5"/>
    <w:rsid w:val="00D0409C"/>
    <w:rsid w:val="00D0572E"/>
    <w:rsid w:val="00D05DD3"/>
    <w:rsid w:val="00D07070"/>
    <w:rsid w:val="00D07B16"/>
    <w:rsid w:val="00D07D0E"/>
    <w:rsid w:val="00D104D1"/>
    <w:rsid w:val="00D10724"/>
    <w:rsid w:val="00D12D8D"/>
    <w:rsid w:val="00D13615"/>
    <w:rsid w:val="00D138A7"/>
    <w:rsid w:val="00D154C2"/>
    <w:rsid w:val="00D15AF9"/>
    <w:rsid w:val="00D167B2"/>
    <w:rsid w:val="00D16E01"/>
    <w:rsid w:val="00D1798C"/>
    <w:rsid w:val="00D17D03"/>
    <w:rsid w:val="00D201E5"/>
    <w:rsid w:val="00D201F0"/>
    <w:rsid w:val="00D21271"/>
    <w:rsid w:val="00D21D08"/>
    <w:rsid w:val="00D22282"/>
    <w:rsid w:val="00D2262C"/>
    <w:rsid w:val="00D226AA"/>
    <w:rsid w:val="00D226F6"/>
    <w:rsid w:val="00D233A2"/>
    <w:rsid w:val="00D235A3"/>
    <w:rsid w:val="00D24514"/>
    <w:rsid w:val="00D257E4"/>
    <w:rsid w:val="00D2734D"/>
    <w:rsid w:val="00D27586"/>
    <w:rsid w:val="00D30092"/>
    <w:rsid w:val="00D30278"/>
    <w:rsid w:val="00D31588"/>
    <w:rsid w:val="00D3246D"/>
    <w:rsid w:val="00D32EA2"/>
    <w:rsid w:val="00D33ABC"/>
    <w:rsid w:val="00D33AD8"/>
    <w:rsid w:val="00D345FA"/>
    <w:rsid w:val="00D349A3"/>
    <w:rsid w:val="00D349E6"/>
    <w:rsid w:val="00D352CE"/>
    <w:rsid w:val="00D35ECF"/>
    <w:rsid w:val="00D36133"/>
    <w:rsid w:val="00D36427"/>
    <w:rsid w:val="00D3692D"/>
    <w:rsid w:val="00D36C27"/>
    <w:rsid w:val="00D37554"/>
    <w:rsid w:val="00D3790F"/>
    <w:rsid w:val="00D37C1A"/>
    <w:rsid w:val="00D37F60"/>
    <w:rsid w:val="00D40202"/>
    <w:rsid w:val="00D41C49"/>
    <w:rsid w:val="00D4321C"/>
    <w:rsid w:val="00D433C5"/>
    <w:rsid w:val="00D434C2"/>
    <w:rsid w:val="00D43CA1"/>
    <w:rsid w:val="00D43D68"/>
    <w:rsid w:val="00D441E4"/>
    <w:rsid w:val="00D44AFE"/>
    <w:rsid w:val="00D45DE3"/>
    <w:rsid w:val="00D45EEF"/>
    <w:rsid w:val="00D4613C"/>
    <w:rsid w:val="00D4648C"/>
    <w:rsid w:val="00D466A5"/>
    <w:rsid w:val="00D468AF"/>
    <w:rsid w:val="00D46924"/>
    <w:rsid w:val="00D50469"/>
    <w:rsid w:val="00D50632"/>
    <w:rsid w:val="00D50F1C"/>
    <w:rsid w:val="00D51DDE"/>
    <w:rsid w:val="00D527D5"/>
    <w:rsid w:val="00D540E8"/>
    <w:rsid w:val="00D5550D"/>
    <w:rsid w:val="00D55BD8"/>
    <w:rsid w:val="00D5646C"/>
    <w:rsid w:val="00D5712A"/>
    <w:rsid w:val="00D604FF"/>
    <w:rsid w:val="00D60DEC"/>
    <w:rsid w:val="00D62F68"/>
    <w:rsid w:val="00D63143"/>
    <w:rsid w:val="00D63332"/>
    <w:rsid w:val="00D633FD"/>
    <w:rsid w:val="00D648C3"/>
    <w:rsid w:val="00D6504E"/>
    <w:rsid w:val="00D6517E"/>
    <w:rsid w:val="00D65467"/>
    <w:rsid w:val="00D65498"/>
    <w:rsid w:val="00D6590F"/>
    <w:rsid w:val="00D659A8"/>
    <w:rsid w:val="00D66848"/>
    <w:rsid w:val="00D66A15"/>
    <w:rsid w:val="00D66E90"/>
    <w:rsid w:val="00D67569"/>
    <w:rsid w:val="00D70D1C"/>
    <w:rsid w:val="00D71A30"/>
    <w:rsid w:val="00D72280"/>
    <w:rsid w:val="00D72A3B"/>
    <w:rsid w:val="00D72B72"/>
    <w:rsid w:val="00D72FF0"/>
    <w:rsid w:val="00D73C53"/>
    <w:rsid w:val="00D73F44"/>
    <w:rsid w:val="00D74B71"/>
    <w:rsid w:val="00D75FEC"/>
    <w:rsid w:val="00D76646"/>
    <w:rsid w:val="00D76ED9"/>
    <w:rsid w:val="00D817A4"/>
    <w:rsid w:val="00D82492"/>
    <w:rsid w:val="00D840C7"/>
    <w:rsid w:val="00D849F5"/>
    <w:rsid w:val="00D85E5F"/>
    <w:rsid w:val="00D85FA0"/>
    <w:rsid w:val="00D86B12"/>
    <w:rsid w:val="00D86C4D"/>
    <w:rsid w:val="00D870E4"/>
    <w:rsid w:val="00D8717C"/>
    <w:rsid w:val="00D87207"/>
    <w:rsid w:val="00D90851"/>
    <w:rsid w:val="00D90C5A"/>
    <w:rsid w:val="00D90C9C"/>
    <w:rsid w:val="00D912F2"/>
    <w:rsid w:val="00D918A3"/>
    <w:rsid w:val="00D91A80"/>
    <w:rsid w:val="00D92B2F"/>
    <w:rsid w:val="00D933F8"/>
    <w:rsid w:val="00D93F93"/>
    <w:rsid w:val="00D94F45"/>
    <w:rsid w:val="00D95100"/>
    <w:rsid w:val="00D953D9"/>
    <w:rsid w:val="00D970F2"/>
    <w:rsid w:val="00D97BB6"/>
    <w:rsid w:val="00DA11A0"/>
    <w:rsid w:val="00DA2188"/>
    <w:rsid w:val="00DA2554"/>
    <w:rsid w:val="00DA302B"/>
    <w:rsid w:val="00DA3907"/>
    <w:rsid w:val="00DA4030"/>
    <w:rsid w:val="00DA42B6"/>
    <w:rsid w:val="00DA44A5"/>
    <w:rsid w:val="00DA4AA0"/>
    <w:rsid w:val="00DA5267"/>
    <w:rsid w:val="00DA5ACB"/>
    <w:rsid w:val="00DA6351"/>
    <w:rsid w:val="00DA7536"/>
    <w:rsid w:val="00DB1557"/>
    <w:rsid w:val="00DB16C4"/>
    <w:rsid w:val="00DB1E4E"/>
    <w:rsid w:val="00DB28B3"/>
    <w:rsid w:val="00DB2901"/>
    <w:rsid w:val="00DB2DA0"/>
    <w:rsid w:val="00DB3991"/>
    <w:rsid w:val="00DB4696"/>
    <w:rsid w:val="00DB478E"/>
    <w:rsid w:val="00DB4C9C"/>
    <w:rsid w:val="00DB4FCC"/>
    <w:rsid w:val="00DB5302"/>
    <w:rsid w:val="00DB5388"/>
    <w:rsid w:val="00DB542F"/>
    <w:rsid w:val="00DB5CCA"/>
    <w:rsid w:val="00DB6758"/>
    <w:rsid w:val="00DB7235"/>
    <w:rsid w:val="00DB7815"/>
    <w:rsid w:val="00DC0462"/>
    <w:rsid w:val="00DC0927"/>
    <w:rsid w:val="00DC0BFC"/>
    <w:rsid w:val="00DC1D0A"/>
    <w:rsid w:val="00DC2084"/>
    <w:rsid w:val="00DC2AE3"/>
    <w:rsid w:val="00DC2BA2"/>
    <w:rsid w:val="00DC3019"/>
    <w:rsid w:val="00DC3361"/>
    <w:rsid w:val="00DC3DE9"/>
    <w:rsid w:val="00DC431B"/>
    <w:rsid w:val="00DC46EC"/>
    <w:rsid w:val="00DC4B60"/>
    <w:rsid w:val="00DC4BCC"/>
    <w:rsid w:val="00DC4FBC"/>
    <w:rsid w:val="00DC6275"/>
    <w:rsid w:val="00DC65EA"/>
    <w:rsid w:val="00DC6BEA"/>
    <w:rsid w:val="00DC6E03"/>
    <w:rsid w:val="00DC6E0B"/>
    <w:rsid w:val="00DC726F"/>
    <w:rsid w:val="00DC7FC6"/>
    <w:rsid w:val="00DD141E"/>
    <w:rsid w:val="00DD1AF9"/>
    <w:rsid w:val="00DD437D"/>
    <w:rsid w:val="00DD4521"/>
    <w:rsid w:val="00DD47C8"/>
    <w:rsid w:val="00DD50CE"/>
    <w:rsid w:val="00DD5B88"/>
    <w:rsid w:val="00DD5DBF"/>
    <w:rsid w:val="00DD5F88"/>
    <w:rsid w:val="00DD63E8"/>
    <w:rsid w:val="00DD7AC0"/>
    <w:rsid w:val="00DE1435"/>
    <w:rsid w:val="00DE1CB3"/>
    <w:rsid w:val="00DE1D0A"/>
    <w:rsid w:val="00DE292C"/>
    <w:rsid w:val="00DE372D"/>
    <w:rsid w:val="00DE386F"/>
    <w:rsid w:val="00DE4085"/>
    <w:rsid w:val="00DE4C16"/>
    <w:rsid w:val="00DE5497"/>
    <w:rsid w:val="00DE62F4"/>
    <w:rsid w:val="00DE6450"/>
    <w:rsid w:val="00DE75A3"/>
    <w:rsid w:val="00DE7A90"/>
    <w:rsid w:val="00DF026D"/>
    <w:rsid w:val="00DF039C"/>
    <w:rsid w:val="00DF1E25"/>
    <w:rsid w:val="00DF2BC6"/>
    <w:rsid w:val="00DF4236"/>
    <w:rsid w:val="00DF4247"/>
    <w:rsid w:val="00DF4617"/>
    <w:rsid w:val="00DF487D"/>
    <w:rsid w:val="00DF488F"/>
    <w:rsid w:val="00DF5402"/>
    <w:rsid w:val="00DF5D86"/>
    <w:rsid w:val="00DF6763"/>
    <w:rsid w:val="00DF6A4B"/>
    <w:rsid w:val="00DF724D"/>
    <w:rsid w:val="00DF781A"/>
    <w:rsid w:val="00DF7B7F"/>
    <w:rsid w:val="00E00AC2"/>
    <w:rsid w:val="00E01791"/>
    <w:rsid w:val="00E01C1C"/>
    <w:rsid w:val="00E023D9"/>
    <w:rsid w:val="00E037D6"/>
    <w:rsid w:val="00E03D44"/>
    <w:rsid w:val="00E04ED4"/>
    <w:rsid w:val="00E0623B"/>
    <w:rsid w:val="00E0696D"/>
    <w:rsid w:val="00E06987"/>
    <w:rsid w:val="00E070AC"/>
    <w:rsid w:val="00E072C4"/>
    <w:rsid w:val="00E0737F"/>
    <w:rsid w:val="00E0798E"/>
    <w:rsid w:val="00E07A6D"/>
    <w:rsid w:val="00E11423"/>
    <w:rsid w:val="00E12767"/>
    <w:rsid w:val="00E145DE"/>
    <w:rsid w:val="00E14744"/>
    <w:rsid w:val="00E14851"/>
    <w:rsid w:val="00E15B7E"/>
    <w:rsid w:val="00E164D0"/>
    <w:rsid w:val="00E16989"/>
    <w:rsid w:val="00E17130"/>
    <w:rsid w:val="00E17C5E"/>
    <w:rsid w:val="00E17E5B"/>
    <w:rsid w:val="00E20114"/>
    <w:rsid w:val="00E213AF"/>
    <w:rsid w:val="00E22342"/>
    <w:rsid w:val="00E223E8"/>
    <w:rsid w:val="00E22871"/>
    <w:rsid w:val="00E22E3F"/>
    <w:rsid w:val="00E239F5"/>
    <w:rsid w:val="00E23B01"/>
    <w:rsid w:val="00E241FB"/>
    <w:rsid w:val="00E253C3"/>
    <w:rsid w:val="00E25811"/>
    <w:rsid w:val="00E25947"/>
    <w:rsid w:val="00E25E23"/>
    <w:rsid w:val="00E25E7D"/>
    <w:rsid w:val="00E25F2D"/>
    <w:rsid w:val="00E26029"/>
    <w:rsid w:val="00E26504"/>
    <w:rsid w:val="00E26FAB"/>
    <w:rsid w:val="00E273F9"/>
    <w:rsid w:val="00E317CD"/>
    <w:rsid w:val="00E32BE7"/>
    <w:rsid w:val="00E3320C"/>
    <w:rsid w:val="00E34F71"/>
    <w:rsid w:val="00E352F2"/>
    <w:rsid w:val="00E3661C"/>
    <w:rsid w:val="00E36640"/>
    <w:rsid w:val="00E36F32"/>
    <w:rsid w:val="00E37580"/>
    <w:rsid w:val="00E40691"/>
    <w:rsid w:val="00E40861"/>
    <w:rsid w:val="00E4126F"/>
    <w:rsid w:val="00E41983"/>
    <w:rsid w:val="00E42099"/>
    <w:rsid w:val="00E426BD"/>
    <w:rsid w:val="00E42B43"/>
    <w:rsid w:val="00E4376D"/>
    <w:rsid w:val="00E43D9F"/>
    <w:rsid w:val="00E44769"/>
    <w:rsid w:val="00E44ECA"/>
    <w:rsid w:val="00E4503B"/>
    <w:rsid w:val="00E45184"/>
    <w:rsid w:val="00E454C6"/>
    <w:rsid w:val="00E464DC"/>
    <w:rsid w:val="00E501FC"/>
    <w:rsid w:val="00E50467"/>
    <w:rsid w:val="00E506E3"/>
    <w:rsid w:val="00E50AC5"/>
    <w:rsid w:val="00E51613"/>
    <w:rsid w:val="00E51CDF"/>
    <w:rsid w:val="00E52249"/>
    <w:rsid w:val="00E52DA9"/>
    <w:rsid w:val="00E52F57"/>
    <w:rsid w:val="00E534BE"/>
    <w:rsid w:val="00E53791"/>
    <w:rsid w:val="00E54B26"/>
    <w:rsid w:val="00E54DC8"/>
    <w:rsid w:val="00E550B3"/>
    <w:rsid w:val="00E55969"/>
    <w:rsid w:val="00E55A3D"/>
    <w:rsid w:val="00E55BC6"/>
    <w:rsid w:val="00E560EB"/>
    <w:rsid w:val="00E56720"/>
    <w:rsid w:val="00E56AAA"/>
    <w:rsid w:val="00E57268"/>
    <w:rsid w:val="00E5773D"/>
    <w:rsid w:val="00E57CE1"/>
    <w:rsid w:val="00E57F4C"/>
    <w:rsid w:val="00E6032D"/>
    <w:rsid w:val="00E6039E"/>
    <w:rsid w:val="00E605B0"/>
    <w:rsid w:val="00E609F8"/>
    <w:rsid w:val="00E60B72"/>
    <w:rsid w:val="00E614A2"/>
    <w:rsid w:val="00E61A18"/>
    <w:rsid w:val="00E61D1C"/>
    <w:rsid w:val="00E622A7"/>
    <w:rsid w:val="00E62325"/>
    <w:rsid w:val="00E623FD"/>
    <w:rsid w:val="00E64C57"/>
    <w:rsid w:val="00E66347"/>
    <w:rsid w:val="00E6638E"/>
    <w:rsid w:val="00E667C6"/>
    <w:rsid w:val="00E66B15"/>
    <w:rsid w:val="00E67E72"/>
    <w:rsid w:val="00E70262"/>
    <w:rsid w:val="00E718E5"/>
    <w:rsid w:val="00E72E50"/>
    <w:rsid w:val="00E747E7"/>
    <w:rsid w:val="00E74A85"/>
    <w:rsid w:val="00E74ADC"/>
    <w:rsid w:val="00E74BE9"/>
    <w:rsid w:val="00E775B7"/>
    <w:rsid w:val="00E801AB"/>
    <w:rsid w:val="00E820F5"/>
    <w:rsid w:val="00E82BF7"/>
    <w:rsid w:val="00E837EE"/>
    <w:rsid w:val="00E83B83"/>
    <w:rsid w:val="00E841CD"/>
    <w:rsid w:val="00E84DEC"/>
    <w:rsid w:val="00E868C7"/>
    <w:rsid w:val="00E86C2E"/>
    <w:rsid w:val="00E86DC3"/>
    <w:rsid w:val="00E87066"/>
    <w:rsid w:val="00E87291"/>
    <w:rsid w:val="00E90327"/>
    <w:rsid w:val="00E90413"/>
    <w:rsid w:val="00E9042E"/>
    <w:rsid w:val="00E911FD"/>
    <w:rsid w:val="00E91679"/>
    <w:rsid w:val="00E91BD9"/>
    <w:rsid w:val="00E91C1A"/>
    <w:rsid w:val="00E929A9"/>
    <w:rsid w:val="00E92D39"/>
    <w:rsid w:val="00E92F4D"/>
    <w:rsid w:val="00E93783"/>
    <w:rsid w:val="00E93DE4"/>
    <w:rsid w:val="00E9417F"/>
    <w:rsid w:val="00E96D0C"/>
    <w:rsid w:val="00E96DC9"/>
    <w:rsid w:val="00E96ED7"/>
    <w:rsid w:val="00E96F32"/>
    <w:rsid w:val="00E97331"/>
    <w:rsid w:val="00E97ED1"/>
    <w:rsid w:val="00EA0BE7"/>
    <w:rsid w:val="00EA0DAF"/>
    <w:rsid w:val="00EA0F94"/>
    <w:rsid w:val="00EA12E7"/>
    <w:rsid w:val="00EA16D0"/>
    <w:rsid w:val="00EA1AF2"/>
    <w:rsid w:val="00EA1C98"/>
    <w:rsid w:val="00EA298C"/>
    <w:rsid w:val="00EA2B1B"/>
    <w:rsid w:val="00EA3A45"/>
    <w:rsid w:val="00EA6989"/>
    <w:rsid w:val="00EA6F9D"/>
    <w:rsid w:val="00EA7D50"/>
    <w:rsid w:val="00EB0294"/>
    <w:rsid w:val="00EB0307"/>
    <w:rsid w:val="00EB0FBA"/>
    <w:rsid w:val="00EB18A0"/>
    <w:rsid w:val="00EB1A6E"/>
    <w:rsid w:val="00EB1B71"/>
    <w:rsid w:val="00EB2AAF"/>
    <w:rsid w:val="00EB32F1"/>
    <w:rsid w:val="00EB3418"/>
    <w:rsid w:val="00EB36C9"/>
    <w:rsid w:val="00EB3A04"/>
    <w:rsid w:val="00EB3CCA"/>
    <w:rsid w:val="00EB3F60"/>
    <w:rsid w:val="00EB497B"/>
    <w:rsid w:val="00EB5191"/>
    <w:rsid w:val="00EB5401"/>
    <w:rsid w:val="00EB5433"/>
    <w:rsid w:val="00EB6609"/>
    <w:rsid w:val="00EB6876"/>
    <w:rsid w:val="00EB6A86"/>
    <w:rsid w:val="00EB777F"/>
    <w:rsid w:val="00EC0D39"/>
    <w:rsid w:val="00EC0FF4"/>
    <w:rsid w:val="00EC15B4"/>
    <w:rsid w:val="00EC1795"/>
    <w:rsid w:val="00EC1A2B"/>
    <w:rsid w:val="00EC1C5F"/>
    <w:rsid w:val="00EC1F65"/>
    <w:rsid w:val="00EC2D5C"/>
    <w:rsid w:val="00EC315F"/>
    <w:rsid w:val="00EC468D"/>
    <w:rsid w:val="00EC4ED8"/>
    <w:rsid w:val="00EC60BD"/>
    <w:rsid w:val="00EC67ED"/>
    <w:rsid w:val="00EC69DD"/>
    <w:rsid w:val="00ED114F"/>
    <w:rsid w:val="00ED159C"/>
    <w:rsid w:val="00ED19EC"/>
    <w:rsid w:val="00ED3143"/>
    <w:rsid w:val="00ED31F6"/>
    <w:rsid w:val="00ED33C4"/>
    <w:rsid w:val="00ED487C"/>
    <w:rsid w:val="00ED4907"/>
    <w:rsid w:val="00ED4A10"/>
    <w:rsid w:val="00ED4C80"/>
    <w:rsid w:val="00ED6D90"/>
    <w:rsid w:val="00ED6FBC"/>
    <w:rsid w:val="00EE006E"/>
    <w:rsid w:val="00EE00C0"/>
    <w:rsid w:val="00EE05C8"/>
    <w:rsid w:val="00EE2294"/>
    <w:rsid w:val="00EE24F6"/>
    <w:rsid w:val="00EE25E5"/>
    <w:rsid w:val="00EE3743"/>
    <w:rsid w:val="00EE3A4F"/>
    <w:rsid w:val="00EE4158"/>
    <w:rsid w:val="00EE49E7"/>
    <w:rsid w:val="00EE4D8F"/>
    <w:rsid w:val="00EE5177"/>
    <w:rsid w:val="00EE5397"/>
    <w:rsid w:val="00EE6C88"/>
    <w:rsid w:val="00EE6CDB"/>
    <w:rsid w:val="00EE7128"/>
    <w:rsid w:val="00EE769A"/>
    <w:rsid w:val="00EE78B0"/>
    <w:rsid w:val="00EE7CB0"/>
    <w:rsid w:val="00EF0127"/>
    <w:rsid w:val="00EF15A6"/>
    <w:rsid w:val="00EF219F"/>
    <w:rsid w:val="00EF234A"/>
    <w:rsid w:val="00EF2845"/>
    <w:rsid w:val="00EF3380"/>
    <w:rsid w:val="00EF3496"/>
    <w:rsid w:val="00EF40CE"/>
    <w:rsid w:val="00EF4286"/>
    <w:rsid w:val="00EF536C"/>
    <w:rsid w:val="00EF579C"/>
    <w:rsid w:val="00EF5D5D"/>
    <w:rsid w:val="00EF6518"/>
    <w:rsid w:val="00EF6D9C"/>
    <w:rsid w:val="00EF7CD9"/>
    <w:rsid w:val="00F0018A"/>
    <w:rsid w:val="00F002F9"/>
    <w:rsid w:val="00F00C93"/>
    <w:rsid w:val="00F0100A"/>
    <w:rsid w:val="00F01075"/>
    <w:rsid w:val="00F01248"/>
    <w:rsid w:val="00F01672"/>
    <w:rsid w:val="00F018B9"/>
    <w:rsid w:val="00F02515"/>
    <w:rsid w:val="00F02D8E"/>
    <w:rsid w:val="00F035E0"/>
    <w:rsid w:val="00F0392E"/>
    <w:rsid w:val="00F03EAA"/>
    <w:rsid w:val="00F03EAF"/>
    <w:rsid w:val="00F04353"/>
    <w:rsid w:val="00F05C71"/>
    <w:rsid w:val="00F05FBA"/>
    <w:rsid w:val="00F06478"/>
    <w:rsid w:val="00F06722"/>
    <w:rsid w:val="00F06806"/>
    <w:rsid w:val="00F109F9"/>
    <w:rsid w:val="00F10AC2"/>
    <w:rsid w:val="00F11542"/>
    <w:rsid w:val="00F1199B"/>
    <w:rsid w:val="00F11B69"/>
    <w:rsid w:val="00F11DE4"/>
    <w:rsid w:val="00F126FA"/>
    <w:rsid w:val="00F12DF8"/>
    <w:rsid w:val="00F14073"/>
    <w:rsid w:val="00F14818"/>
    <w:rsid w:val="00F14E53"/>
    <w:rsid w:val="00F155B0"/>
    <w:rsid w:val="00F17E0C"/>
    <w:rsid w:val="00F202C6"/>
    <w:rsid w:val="00F215D7"/>
    <w:rsid w:val="00F21974"/>
    <w:rsid w:val="00F21C75"/>
    <w:rsid w:val="00F21EED"/>
    <w:rsid w:val="00F22BE3"/>
    <w:rsid w:val="00F23AC8"/>
    <w:rsid w:val="00F241F8"/>
    <w:rsid w:val="00F24CC6"/>
    <w:rsid w:val="00F25532"/>
    <w:rsid w:val="00F26197"/>
    <w:rsid w:val="00F26332"/>
    <w:rsid w:val="00F3089D"/>
    <w:rsid w:val="00F30F6A"/>
    <w:rsid w:val="00F3172A"/>
    <w:rsid w:val="00F31749"/>
    <w:rsid w:val="00F3183D"/>
    <w:rsid w:val="00F31D86"/>
    <w:rsid w:val="00F31E51"/>
    <w:rsid w:val="00F324FA"/>
    <w:rsid w:val="00F32FF1"/>
    <w:rsid w:val="00F330DC"/>
    <w:rsid w:val="00F348EC"/>
    <w:rsid w:val="00F35243"/>
    <w:rsid w:val="00F354D2"/>
    <w:rsid w:val="00F355C9"/>
    <w:rsid w:val="00F37443"/>
    <w:rsid w:val="00F4096C"/>
    <w:rsid w:val="00F41CCB"/>
    <w:rsid w:val="00F41DDB"/>
    <w:rsid w:val="00F43850"/>
    <w:rsid w:val="00F446AB"/>
    <w:rsid w:val="00F44FE6"/>
    <w:rsid w:val="00F451FF"/>
    <w:rsid w:val="00F46789"/>
    <w:rsid w:val="00F471D1"/>
    <w:rsid w:val="00F5021E"/>
    <w:rsid w:val="00F50852"/>
    <w:rsid w:val="00F50E0A"/>
    <w:rsid w:val="00F50E33"/>
    <w:rsid w:val="00F5103B"/>
    <w:rsid w:val="00F51530"/>
    <w:rsid w:val="00F5174E"/>
    <w:rsid w:val="00F51AB4"/>
    <w:rsid w:val="00F51BE5"/>
    <w:rsid w:val="00F525FA"/>
    <w:rsid w:val="00F526F4"/>
    <w:rsid w:val="00F527B5"/>
    <w:rsid w:val="00F52BE8"/>
    <w:rsid w:val="00F52E6F"/>
    <w:rsid w:val="00F53BEC"/>
    <w:rsid w:val="00F53E8F"/>
    <w:rsid w:val="00F564B2"/>
    <w:rsid w:val="00F57293"/>
    <w:rsid w:val="00F57D99"/>
    <w:rsid w:val="00F61344"/>
    <w:rsid w:val="00F62218"/>
    <w:rsid w:val="00F628C7"/>
    <w:rsid w:val="00F62A63"/>
    <w:rsid w:val="00F6336E"/>
    <w:rsid w:val="00F63B55"/>
    <w:rsid w:val="00F6448A"/>
    <w:rsid w:val="00F64588"/>
    <w:rsid w:val="00F646E5"/>
    <w:rsid w:val="00F647B5"/>
    <w:rsid w:val="00F64966"/>
    <w:rsid w:val="00F64B8A"/>
    <w:rsid w:val="00F66164"/>
    <w:rsid w:val="00F66AA0"/>
    <w:rsid w:val="00F67775"/>
    <w:rsid w:val="00F67797"/>
    <w:rsid w:val="00F6779D"/>
    <w:rsid w:val="00F70286"/>
    <w:rsid w:val="00F702FB"/>
    <w:rsid w:val="00F70AD5"/>
    <w:rsid w:val="00F70DD5"/>
    <w:rsid w:val="00F70DE1"/>
    <w:rsid w:val="00F7123B"/>
    <w:rsid w:val="00F712EA"/>
    <w:rsid w:val="00F71569"/>
    <w:rsid w:val="00F718B9"/>
    <w:rsid w:val="00F71F95"/>
    <w:rsid w:val="00F720F7"/>
    <w:rsid w:val="00F72744"/>
    <w:rsid w:val="00F72F52"/>
    <w:rsid w:val="00F73E34"/>
    <w:rsid w:val="00F73F98"/>
    <w:rsid w:val="00F74A5E"/>
    <w:rsid w:val="00F751E4"/>
    <w:rsid w:val="00F7525D"/>
    <w:rsid w:val="00F75C1D"/>
    <w:rsid w:val="00F75F8E"/>
    <w:rsid w:val="00F76726"/>
    <w:rsid w:val="00F771B7"/>
    <w:rsid w:val="00F7764A"/>
    <w:rsid w:val="00F7772B"/>
    <w:rsid w:val="00F77B37"/>
    <w:rsid w:val="00F77CBC"/>
    <w:rsid w:val="00F81696"/>
    <w:rsid w:val="00F81899"/>
    <w:rsid w:val="00F81DCC"/>
    <w:rsid w:val="00F82DAB"/>
    <w:rsid w:val="00F83675"/>
    <w:rsid w:val="00F836FC"/>
    <w:rsid w:val="00F83D23"/>
    <w:rsid w:val="00F840E5"/>
    <w:rsid w:val="00F8468F"/>
    <w:rsid w:val="00F84D08"/>
    <w:rsid w:val="00F84E95"/>
    <w:rsid w:val="00F85568"/>
    <w:rsid w:val="00F85830"/>
    <w:rsid w:val="00F858D4"/>
    <w:rsid w:val="00F8788C"/>
    <w:rsid w:val="00F87E33"/>
    <w:rsid w:val="00F90063"/>
    <w:rsid w:val="00F90D3F"/>
    <w:rsid w:val="00F91941"/>
    <w:rsid w:val="00F91DBF"/>
    <w:rsid w:val="00F932B2"/>
    <w:rsid w:val="00F936D3"/>
    <w:rsid w:val="00F949ED"/>
    <w:rsid w:val="00F953AB"/>
    <w:rsid w:val="00F95BD4"/>
    <w:rsid w:val="00F96883"/>
    <w:rsid w:val="00F970FA"/>
    <w:rsid w:val="00F97673"/>
    <w:rsid w:val="00F97D4C"/>
    <w:rsid w:val="00FA032C"/>
    <w:rsid w:val="00FA07AD"/>
    <w:rsid w:val="00FA171A"/>
    <w:rsid w:val="00FA17C1"/>
    <w:rsid w:val="00FA1C5D"/>
    <w:rsid w:val="00FA1F4A"/>
    <w:rsid w:val="00FA2428"/>
    <w:rsid w:val="00FA260A"/>
    <w:rsid w:val="00FA269A"/>
    <w:rsid w:val="00FA4362"/>
    <w:rsid w:val="00FA4747"/>
    <w:rsid w:val="00FA4AEC"/>
    <w:rsid w:val="00FA4DFB"/>
    <w:rsid w:val="00FA72F8"/>
    <w:rsid w:val="00FA7604"/>
    <w:rsid w:val="00FB065D"/>
    <w:rsid w:val="00FB08B9"/>
    <w:rsid w:val="00FB0BC6"/>
    <w:rsid w:val="00FB1E9A"/>
    <w:rsid w:val="00FB2109"/>
    <w:rsid w:val="00FB244F"/>
    <w:rsid w:val="00FB2916"/>
    <w:rsid w:val="00FB4333"/>
    <w:rsid w:val="00FB4905"/>
    <w:rsid w:val="00FB4F09"/>
    <w:rsid w:val="00FB5367"/>
    <w:rsid w:val="00FB5714"/>
    <w:rsid w:val="00FB580C"/>
    <w:rsid w:val="00FB5CEF"/>
    <w:rsid w:val="00FB62C8"/>
    <w:rsid w:val="00FB6974"/>
    <w:rsid w:val="00FB6B31"/>
    <w:rsid w:val="00FB6B86"/>
    <w:rsid w:val="00FC0B7D"/>
    <w:rsid w:val="00FC0FE1"/>
    <w:rsid w:val="00FC1061"/>
    <w:rsid w:val="00FC1A3E"/>
    <w:rsid w:val="00FC24C2"/>
    <w:rsid w:val="00FC2563"/>
    <w:rsid w:val="00FC2804"/>
    <w:rsid w:val="00FC30C9"/>
    <w:rsid w:val="00FC3A54"/>
    <w:rsid w:val="00FC3B1D"/>
    <w:rsid w:val="00FC3B2D"/>
    <w:rsid w:val="00FC47A3"/>
    <w:rsid w:val="00FC5443"/>
    <w:rsid w:val="00FC5E68"/>
    <w:rsid w:val="00FC5F86"/>
    <w:rsid w:val="00FC7356"/>
    <w:rsid w:val="00FC74D8"/>
    <w:rsid w:val="00FC7DDD"/>
    <w:rsid w:val="00FD09FC"/>
    <w:rsid w:val="00FD0DE0"/>
    <w:rsid w:val="00FD0ECE"/>
    <w:rsid w:val="00FD29CB"/>
    <w:rsid w:val="00FD3058"/>
    <w:rsid w:val="00FD38B2"/>
    <w:rsid w:val="00FD3C76"/>
    <w:rsid w:val="00FE03E6"/>
    <w:rsid w:val="00FE14BF"/>
    <w:rsid w:val="00FE1A8A"/>
    <w:rsid w:val="00FE1CF7"/>
    <w:rsid w:val="00FE274A"/>
    <w:rsid w:val="00FE2A42"/>
    <w:rsid w:val="00FE45EE"/>
    <w:rsid w:val="00FE4FF4"/>
    <w:rsid w:val="00FE5E39"/>
    <w:rsid w:val="00FE61F8"/>
    <w:rsid w:val="00FE637E"/>
    <w:rsid w:val="00FE654D"/>
    <w:rsid w:val="00FE69F2"/>
    <w:rsid w:val="00FE6A7C"/>
    <w:rsid w:val="00FE7B44"/>
    <w:rsid w:val="00FF05DA"/>
    <w:rsid w:val="00FF120C"/>
    <w:rsid w:val="00FF1640"/>
    <w:rsid w:val="00FF1BFD"/>
    <w:rsid w:val="00FF21CA"/>
    <w:rsid w:val="00FF2837"/>
    <w:rsid w:val="00FF30A5"/>
    <w:rsid w:val="00FF38C6"/>
    <w:rsid w:val="00FF55FA"/>
    <w:rsid w:val="00FF5D28"/>
    <w:rsid w:val="00FF5F40"/>
    <w:rsid w:val="00FF659E"/>
    <w:rsid w:val="00FF6C2A"/>
    <w:rsid w:val="00FF7C4F"/>
    <w:rsid w:val="00FF7C74"/>
    <w:rsid w:val="00FF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>
      <v:stroke weight="1.5pt"/>
      <v:textbox inset="0,0,0,0"/>
      <o:colormru v:ext="edit" colors="#ffdfaf,#ffff53,#ffff6d,#ffecd1,#ffe6c1,#ffc46d,#f9db8f,#3f3f61"/>
      <o:colormenu v:ext="edit" fillcolor="#c00000" strokecolor="none [1615]"/>
    </o:shapedefaults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6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21"/>
        <o:entry new="23" old="0"/>
        <o:entry new="24" old="23"/>
        <o:entry new="25" old="0"/>
        <o:entry new="26" old="0"/>
        <o:entry new="27" old="0"/>
        <o:entry new="28" old="0"/>
        <o:entry new="29" old="0"/>
        <o:entry new="30" old="29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40"/>
        <o:entry new="42" old="0"/>
        <o:entry new="43" old="0"/>
        <o:entry new="44" old="0"/>
        <o:entry new="45" old="0"/>
        <o:entry new="46" old="45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55"/>
        <o:entry new="57" old="0"/>
        <o:entry new="58" old="0"/>
        <o:entry new="59" old="0"/>
        <o:entry new="60" old="59"/>
        <o:entry new="61" old="0"/>
        <o:entry new="62" old="61"/>
        <o:entry new="63" old="0"/>
        <o:entry new="64" old="63"/>
        <o:entry new="65" old="0"/>
        <o:entry new="66" old="0"/>
        <o:entry new="67" old="66"/>
        <o:entry new="68" old="0"/>
        <o:entry new="69" old="0"/>
        <o:entry new="70" old="0"/>
        <o:entry new="71" old="0"/>
        <o:entry new="72" old="0"/>
        <o:entry new="73" old="0"/>
        <o:entry new="74" old="0"/>
        <o:entry new="75" old="0"/>
        <o:entry new="76" old="0"/>
        <o:entry new="77" old="0"/>
        <o:entry new="78" old="0"/>
        <o:entry new="79" old="78"/>
        <o:entry new="80" old="0"/>
        <o:entry new="81" old="80"/>
        <o:entry new="82" old="0"/>
        <o:entry new="83" old="0"/>
        <o:entry new="84" old="0"/>
        <o:entry new="85" old="0"/>
        <o:entry new="86" old="0"/>
        <o:entry new="87" old="86"/>
        <o:entry new="88" old="0"/>
        <o:entry new="89" old="0"/>
        <o:entry new="90" old="0"/>
        <o:entry new="91" old="0"/>
        <o:entry new="92" old="0"/>
        <o:entry new="93" old="0"/>
        <o:entry new="94" old="0"/>
        <o:entry new="95" old="0"/>
        <o:entry new="96" old="0"/>
        <o:entry new="97" old="0"/>
        <o:entry new="98" old="0"/>
        <o:entry new="99" old="0"/>
        <o:entry new="100" old="0"/>
        <o:entry new="101" old="0"/>
        <o:entry new="102" old="0"/>
        <o:entry new="103" old="0"/>
        <o:entry new="104" old="0"/>
        <o:entry new="105" old="0"/>
        <o:entry new="106" old="0"/>
        <o:entry new="107" old="0"/>
        <o:entry new="108" old="0"/>
        <o:entry new="109" old="0"/>
        <o:entry new="110" old="0"/>
        <o:entry new="111" old="110"/>
        <o:entry new="112" old="0"/>
        <o:entry new="113" old="0"/>
        <o:entry new="114" old="0"/>
        <o:entry new="115" old="0"/>
        <o:entry new="116" old="0"/>
        <o:entry new="117" old="0"/>
        <o:entry new="118" old="0"/>
        <o:entry new="119" old="0"/>
        <o:entry new="120" old="0"/>
        <o:entry new="121" old="0"/>
        <o:entry new="122" old="0"/>
        <o:entry new="123" old="122"/>
        <o:entry new="124" old="0"/>
        <o:entry new="125" old="0"/>
        <o:entry new="126" old="0"/>
        <o:entry new="127" old="0"/>
        <o:entry new="128" old="0"/>
        <o:entry new="129" old="0"/>
        <o:entry new="130" old="0"/>
        <o:entry new="131" old="0"/>
        <o:entry new="132" old="0"/>
        <o:entry new="133" old="0"/>
        <o:entry new="134" old="0"/>
        <o:entry new="135" old="0"/>
        <o:entry new="136" old="0"/>
        <o:entry new="137" old="0"/>
        <o:entry new="138" old="0"/>
        <o:entry new="139" old="0"/>
        <o:entry new="140" old="0"/>
        <o:entry new="141" old="0"/>
        <o:entry new="142" old="0"/>
        <o:entry new="143" old="0"/>
        <o:entry new="144" old="0"/>
        <o:entry new="145" old="0"/>
        <o:entry new="146" old="0"/>
        <o:entry new="147" old="0"/>
        <o:entry new="148" old="0"/>
        <o:entry new="149" old="0"/>
        <o:entry new="150" old="0"/>
        <o:entry new="151" old="0"/>
        <o:entry new="152" old="0"/>
        <o:entry new="153" old="0"/>
        <o:entry new="154" old="0"/>
        <o:entry new="155" old="0"/>
        <o:entry new="156" old="0"/>
        <o:entry new="157" old="0"/>
        <o:entry new="158" old="157"/>
        <o:entry new="159" old="157"/>
        <o:entry new="160" old="157"/>
        <o:entry new="161" old="160"/>
        <o:entry new="162" old="157"/>
        <o:entry new="163" old="157"/>
        <o:entry new="164" old="162"/>
        <o:entry new="165" old="162"/>
        <o:entry new="166" old="163"/>
        <o:entry new="167" old="163"/>
        <o:entry new="168" old="163"/>
        <o:entry new="169" old="162"/>
        <o:entry new="170" old="0"/>
        <o:entry new="171" old="170"/>
        <o:entry new="172" old="0"/>
        <o:entry new="173" old="0"/>
        <o:entry new="174" old="0"/>
        <o:entry new="175" old="174"/>
        <o:entry new="176" old="175"/>
        <o:entry new="177" old="175"/>
        <o:entry new="178" old="175"/>
        <o:entry new="179" old="175"/>
        <o:entry new="180" old="175"/>
        <o:entry new="181" old="175"/>
        <o:entry new="182" old="181"/>
        <o:entry new="183" old="181"/>
        <o:entry new="184" old="181"/>
        <o:entry new="185" old="176"/>
        <o:entry new="186" old="176"/>
        <o:entry new="187" old="176"/>
        <o:entry new="188" old="179"/>
        <o:entry new="189" old="179"/>
        <o:entry new="190" old="179"/>
        <o:entry new="191" old="180"/>
        <o:entry new="192" old="180"/>
        <o:entry new="193" old="180"/>
        <o:entry new="194" old="0"/>
        <o:entry new="195" old="0"/>
        <o:entry new="196" old="0"/>
        <o:entry new="197" old="0"/>
        <o:entry new="198" old="0"/>
        <o:entry new="199" old="0"/>
        <o:entry new="200" old="0"/>
        <o:entry new="201" old="200"/>
        <o:entry new="202" old="0"/>
        <o:entry new="203" old="0"/>
        <o:entry new="204" old="0"/>
        <o:entry new="205" old="0"/>
        <o:entry new="206" old="205"/>
        <o:entry new="207" old="205"/>
        <o:entry new="208" old="203"/>
        <o:entry new="209" old="208"/>
        <o:entry new="210" old="208"/>
        <o:entry new="211" old="208"/>
        <o:entry new="212" old="203"/>
        <o:entry new="213" old="212"/>
        <o:entry new="214" old="212"/>
        <o:entry new="215" old="212"/>
        <o:entry new="216" old="203"/>
        <o:entry new="217" old="0"/>
        <o:entry new="218" old="217"/>
        <o:entry new="219" old="0"/>
        <o:entry new="220" old="0"/>
        <o:entry new="221" old="220"/>
        <o:entry new="222" old="221"/>
        <o:entry new="223" old="221"/>
        <o:entry new="224" old="221"/>
        <o:entry new="225" old="0"/>
        <o:entry new="226" old="0"/>
        <o:entry new="227" old="226"/>
        <o:entry new="228" old="0"/>
        <o:entry new="229" old="228"/>
        <o:entry new="230" old="0"/>
        <o:entry new="231" old="0"/>
        <o:entry new="232" old="0"/>
        <o:entry new="233" old="232"/>
        <o:entry new="234" old="0"/>
        <o:entry new="235" old="0"/>
        <o:entry new="236" old="235"/>
        <o:entry new="237" old="0"/>
        <o:entry new="238" old="0"/>
        <o:entry new="239" old="0"/>
        <o:entry new="240" old="239"/>
        <o:entry new="241" old="0"/>
        <o:entry new="242" old="0"/>
        <o:entry new="243" old="0"/>
        <o:entry new="244" old="0"/>
        <o:entry new="245" old="0"/>
        <o:entry new="246" old="0"/>
        <o:entry new="247" old="0"/>
        <o:entry new="248" old="0"/>
        <o:entry new="249" old="0"/>
        <o:entry new="250" old="0"/>
        <o:entry new="251" old="0"/>
        <o:entry new="252" old="0"/>
        <o:entry new="253" old="0"/>
        <o:entry new="254" old="0"/>
        <o:entry new="255" old="0"/>
        <o:entry new="256" old="0"/>
        <o:entry new="257" old="0"/>
        <o:entry new="258" old="0"/>
        <o:entry new="259" old="0"/>
        <o:entry new="260" old="0"/>
        <o:entry new="261" old="0"/>
        <o:entry new="262" old="0"/>
        <o:entry new="263" old="0"/>
        <o:entry new="264" old="0"/>
        <o:entry new="265" old="0"/>
        <o:entry new="266" old="0"/>
        <o:entry new="267" old="0"/>
        <o:entry new="268" old="0"/>
        <o:entry new="269" old="0"/>
        <o:entry new="270" old="0"/>
        <o:entry new="271" old="0"/>
        <o:entry new="272" old="0"/>
        <o:entry new="273" old="0"/>
        <o:entry new="274" old="0"/>
        <o:entry new="275" old="0"/>
        <o:entry new="276" old="0"/>
        <o:entry new="277" old="276"/>
        <o:entry new="278" old="0"/>
        <o:entry new="279" old="0"/>
        <o:entry new="280" old="0"/>
        <o:entry new="281" old="0"/>
        <o:entry new="282" old="0"/>
        <o:entry new="283" old="0"/>
        <o:entry new="284" old="0"/>
        <o:entry new="285" old="0"/>
        <o:entry new="286" old="0"/>
        <o:entry new="287" old="0"/>
        <o:entry new="288" old="0"/>
        <o:entry new="289" old="0"/>
        <o:entry new="290" old="289"/>
        <o:entry new="291" old="0"/>
        <o:entry new="292" old="0"/>
        <o:entry new="293" old="0"/>
        <o:entry new="294" old="0"/>
        <o:entry new="295" old="0"/>
        <o:entry new="296" old="0"/>
        <o:entry new="297" old="0"/>
        <o:entry new="298" old="0"/>
        <o:entry new="299" old="0"/>
        <o:entry new="300" old="0"/>
        <o:entry new="301" old="0"/>
        <o:entry new="302" old="0"/>
        <o:entry new="303" old="0"/>
        <o:entry new="304" old="0"/>
        <o:entry new="305" old="0"/>
        <o:entry new="306" old="0"/>
        <o:entry new="307" old="306"/>
        <o:entry new="308" old="0"/>
        <o:entry new="309" old="0"/>
        <o:entry new="310" old="0"/>
        <o:entry new="311" old="0"/>
        <o:entry new="312" old="0"/>
        <o:entry new="313" old="0"/>
        <o:entry new="314" old="0"/>
        <o:entry new="315" old="0"/>
        <o:entry new="316" old="0"/>
        <o:entry new="317" old="0"/>
        <o:entry new="318" old="0"/>
        <o:entry new="319" old="0"/>
        <o:entry new="320" old="0"/>
        <o:entry new="321" old="0"/>
        <o:entry new="32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2701"/>
  </w:style>
  <w:style w:type="paragraph" w:styleId="Titolo1">
    <w:name w:val="heading 1"/>
    <w:basedOn w:val="Normale"/>
    <w:next w:val="Normale"/>
    <w:link w:val="Titolo1Carattere"/>
    <w:qFormat/>
    <w:rsid w:val="00BF18A9"/>
    <w:pPr>
      <w:keepNext/>
      <w:jc w:val="center"/>
      <w:outlineLvl w:val="0"/>
    </w:pPr>
    <w:rPr>
      <w:rFonts w:ascii="Britannic Bold" w:hAnsi="Britannic Bold"/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5A3659"/>
    <w:pPr>
      <w:jc w:val="center"/>
    </w:pPr>
    <w:rPr>
      <w:b/>
      <w:sz w:val="24"/>
    </w:rPr>
  </w:style>
  <w:style w:type="paragraph" w:styleId="Testofumetto">
    <w:name w:val="Balloon Text"/>
    <w:basedOn w:val="Normale"/>
    <w:semiHidden/>
    <w:rsid w:val="00656F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0656E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656E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656E2"/>
  </w:style>
  <w:style w:type="table" w:styleId="Grigliatabella">
    <w:name w:val="Table Grid"/>
    <w:basedOn w:val="Tabellanormale"/>
    <w:uiPriority w:val="59"/>
    <w:rsid w:val="00E559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rsid w:val="00CA58C4"/>
    <w:pPr>
      <w:spacing w:before="100" w:beforeAutospacing="1" w:after="100" w:afterAutospacing="1"/>
    </w:pPr>
    <w:rPr>
      <w:sz w:val="24"/>
      <w:szCs w:val="24"/>
    </w:rPr>
  </w:style>
  <w:style w:type="table" w:styleId="Tabellacontemporanea">
    <w:name w:val="Table Contemporary"/>
    <w:basedOn w:val="Tabellanormale"/>
    <w:rsid w:val="009503B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lenco8">
    <w:name w:val="Table List 8"/>
    <w:basedOn w:val="Tabellanormale"/>
    <w:rsid w:val="009503B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Paragrafoelenco">
    <w:name w:val="List Paragraph"/>
    <w:basedOn w:val="Normale"/>
    <w:uiPriority w:val="34"/>
    <w:qFormat/>
    <w:rsid w:val="00BA733F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BA733F"/>
    <w:rPr>
      <w:color w:val="808080"/>
    </w:rPr>
  </w:style>
  <w:style w:type="paragraph" w:customStyle="1" w:styleId="Default">
    <w:name w:val="Default"/>
    <w:rsid w:val="00CB0C87"/>
    <w:pPr>
      <w:autoSpaceDE w:val="0"/>
      <w:autoSpaceDN w:val="0"/>
      <w:adjustRightInd w:val="0"/>
    </w:pPr>
    <w:rPr>
      <w:rFonts w:ascii="MBCHHC+TimesNewRoman" w:hAnsi="MBCHHC+TimesNewRoman" w:cs="MBCHHC+TimesNewRoman"/>
      <w:color w:val="000000"/>
      <w:sz w:val="24"/>
      <w:szCs w:val="24"/>
    </w:rPr>
  </w:style>
  <w:style w:type="paragraph" w:customStyle="1" w:styleId="Intestaparagrafo">
    <w:name w:val="Intesta paragrafo"/>
    <w:basedOn w:val="Normale"/>
    <w:rsid w:val="006E7420"/>
    <w:pPr>
      <w:spacing w:after="120"/>
    </w:pPr>
    <w:rPr>
      <w:rFonts w:ascii="Arial" w:hAnsi="Arial" w:cs="Arial"/>
      <w:i/>
      <w:sz w:val="24"/>
      <w:szCs w:val="24"/>
    </w:rPr>
  </w:style>
  <w:style w:type="paragraph" w:customStyle="1" w:styleId="Stile1">
    <w:name w:val="Stile1"/>
    <w:basedOn w:val="Normale"/>
    <w:rsid w:val="006E7420"/>
    <w:pPr>
      <w:numPr>
        <w:numId w:val="31"/>
      </w:numPr>
    </w:pPr>
    <w:rPr>
      <w:sz w:val="24"/>
      <w:szCs w:val="24"/>
    </w:rPr>
  </w:style>
  <w:style w:type="paragraph" w:customStyle="1" w:styleId="Elenco1">
    <w:name w:val="Elenco 1"/>
    <w:basedOn w:val="Normale"/>
    <w:rsid w:val="00FB4905"/>
    <w:pPr>
      <w:numPr>
        <w:numId w:val="33"/>
      </w:numPr>
    </w:pPr>
  </w:style>
  <w:style w:type="paragraph" w:styleId="Testonormale">
    <w:name w:val="Plain Text"/>
    <w:basedOn w:val="Normale"/>
    <w:link w:val="TestonormaleCarattere"/>
    <w:rsid w:val="00DB7815"/>
    <w:rPr>
      <w:rFonts w:ascii="Courier New" w:hAnsi="Courier New" w:cs="Courier New"/>
      <w:lang w:bidi="he-IL"/>
    </w:rPr>
  </w:style>
  <w:style w:type="character" w:customStyle="1" w:styleId="TestonormaleCarattere">
    <w:name w:val="Testo normale Carattere"/>
    <w:basedOn w:val="Carpredefinitoparagrafo"/>
    <w:link w:val="Testonormale"/>
    <w:rsid w:val="00DB7815"/>
    <w:rPr>
      <w:rFonts w:ascii="Courier New" w:hAnsi="Courier New" w:cs="Courier New"/>
      <w:lang w:bidi="he-IL"/>
    </w:rPr>
  </w:style>
  <w:style w:type="character" w:customStyle="1" w:styleId="Titolo1Carattere">
    <w:name w:val="Titolo 1 Carattere"/>
    <w:basedOn w:val="Carpredefinitoparagrafo"/>
    <w:link w:val="Titolo1"/>
    <w:rsid w:val="00BF18A9"/>
    <w:rPr>
      <w:rFonts w:ascii="Britannic Bold" w:hAnsi="Britannic Bold"/>
      <w:b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03E3"/>
  </w:style>
  <w:style w:type="paragraph" w:customStyle="1" w:styleId="Grassetto">
    <w:name w:val="Grassetto"/>
    <w:basedOn w:val="Normale"/>
    <w:link w:val="GrassettoCarattere"/>
    <w:qFormat/>
    <w:rsid w:val="00B60F8B"/>
    <w:pPr>
      <w:jc w:val="both"/>
    </w:pPr>
    <w:rPr>
      <w:rFonts w:ascii="Calibri" w:hAnsi="Calibri" w:cs="Calibri"/>
      <w:b/>
      <w:shadow/>
      <w:color w:val="C00000"/>
      <w:sz w:val="22"/>
      <w:szCs w:val="24"/>
      <w:lang w:bidi="he-IL"/>
    </w:rPr>
  </w:style>
  <w:style w:type="character" w:customStyle="1" w:styleId="GrassettoCarattere">
    <w:name w:val="Grassetto Carattere"/>
    <w:basedOn w:val="Carpredefinitoparagrafo"/>
    <w:link w:val="Grassetto"/>
    <w:rsid w:val="00B60F8B"/>
    <w:rPr>
      <w:rFonts w:ascii="Calibri" w:hAnsi="Calibri" w:cs="Calibri"/>
      <w:b/>
      <w:shadow/>
      <w:color w:val="C00000"/>
      <w:sz w:val="22"/>
      <w:szCs w:val="24"/>
      <w:lang w:bidi="he-IL"/>
    </w:rPr>
  </w:style>
  <w:style w:type="character" w:styleId="Collegamentoipertestuale">
    <w:name w:val="Hyperlink"/>
    <w:basedOn w:val="Carpredefinitoparagrafo"/>
    <w:uiPriority w:val="99"/>
    <w:unhideWhenUsed/>
    <w:rsid w:val="002B6F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Office\Modelli\Max%20Spazi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54F81F-AD92-4076-9041-1B1C5F56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Max Spazio.dot</Template>
  <TotalTime>4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Angolo</vt:lpstr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Angolo</dc:title>
  <dc:creator>Mimmo Corrado</dc:creator>
  <cp:lastModifiedBy>mimmo</cp:lastModifiedBy>
  <cp:revision>6</cp:revision>
  <cp:lastPrinted>2009-04-06T15:56:00Z</cp:lastPrinted>
  <dcterms:created xsi:type="dcterms:W3CDTF">2013-11-18T00:01:00Z</dcterms:created>
  <dcterms:modified xsi:type="dcterms:W3CDTF">2013-11-22T17:30:00Z</dcterms:modified>
</cp:coreProperties>
</file>